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55F6B" w14:textId="77777777" w:rsidR="001629FA" w:rsidRPr="004E476C" w:rsidRDefault="001629FA" w:rsidP="001629FA">
      <w:pPr>
        <w:autoSpaceDE w:val="0"/>
        <w:autoSpaceDN w:val="0"/>
        <w:adjustRightInd w:val="0"/>
        <w:rPr>
          <w:rFonts w:asciiTheme="minorHAnsi" w:hAnsiTheme="minorHAnsi" w:cstheme="minorHAnsi"/>
          <w:b/>
          <w:bCs/>
          <w:szCs w:val="22"/>
        </w:rPr>
      </w:pPr>
      <w:r w:rsidRPr="004E476C">
        <w:rPr>
          <w:rFonts w:asciiTheme="minorHAnsi" w:hAnsiTheme="minorHAnsi" w:cstheme="minorHAnsi"/>
          <w:b/>
          <w:bCs/>
          <w:szCs w:val="22"/>
        </w:rPr>
        <w:t xml:space="preserve">Unternehmen (Firma): </w:t>
      </w:r>
    </w:p>
    <w:sdt>
      <w:sdtPr>
        <w:rPr>
          <w:rFonts w:asciiTheme="minorHAnsi" w:hAnsiTheme="minorHAnsi" w:cstheme="minorBidi"/>
          <w:b/>
          <w:bCs/>
        </w:rPr>
        <w:id w:val="-2025543924"/>
        <w:placeholder>
          <w:docPart w:val="46474432525C499191F9534499E8A372"/>
        </w:placeholder>
        <w:showingPlcHdr/>
      </w:sdtPr>
      <w:sdtEndPr/>
      <w:sdtContent>
        <w:p w14:paraId="02FA6DF5" w14:textId="77777777" w:rsidR="001629FA" w:rsidRPr="001629FA" w:rsidRDefault="001629FA" w:rsidP="001629FA">
          <w:pPr>
            <w:autoSpaceDE w:val="0"/>
            <w:autoSpaceDN w:val="0"/>
            <w:adjustRightInd w:val="0"/>
            <w:rPr>
              <w:rFonts w:asciiTheme="minorHAnsi" w:hAnsiTheme="minorHAnsi" w:cstheme="minorHAnsi"/>
              <w:b/>
              <w:bCs/>
              <w:szCs w:val="22"/>
            </w:rPr>
          </w:pPr>
          <w:r w:rsidRPr="001629FA">
            <w:rPr>
              <w:rStyle w:val="Platzhaltertext"/>
              <w:rFonts w:eastAsiaTheme="minorHAnsi"/>
              <w:sz w:val="22"/>
              <w:szCs w:val="22"/>
            </w:rPr>
            <w:t>Name des Unternehmens</w:t>
          </w:r>
        </w:p>
      </w:sdtContent>
    </w:sdt>
    <w:sdt>
      <w:sdtPr>
        <w:rPr>
          <w:rFonts w:asciiTheme="minorHAnsi" w:hAnsiTheme="minorHAnsi" w:cstheme="minorBidi"/>
          <w:b/>
          <w:bCs/>
        </w:rPr>
        <w:id w:val="662441161"/>
        <w:placeholder>
          <w:docPart w:val="E117CF67B6AE4D129DA42C78E03351D5"/>
        </w:placeholder>
        <w:showingPlcHdr/>
      </w:sdtPr>
      <w:sdtEndPr/>
      <w:sdtContent>
        <w:p w14:paraId="5C58FA90" w14:textId="77777777" w:rsidR="001629FA" w:rsidRPr="001629FA" w:rsidRDefault="001629FA" w:rsidP="001629FA">
          <w:pPr>
            <w:autoSpaceDE w:val="0"/>
            <w:autoSpaceDN w:val="0"/>
            <w:adjustRightInd w:val="0"/>
            <w:rPr>
              <w:rFonts w:asciiTheme="minorHAnsi" w:hAnsiTheme="minorHAnsi" w:cstheme="minorHAnsi"/>
              <w:b/>
              <w:bCs/>
              <w:szCs w:val="22"/>
            </w:rPr>
          </w:pPr>
          <w:r>
            <w:rPr>
              <w:rStyle w:val="Platzhaltertext"/>
              <w:rFonts w:eastAsiaTheme="minorHAnsi"/>
              <w:sz w:val="22"/>
              <w:szCs w:val="22"/>
            </w:rPr>
            <w:t>Name Zusatz</w:t>
          </w:r>
        </w:p>
      </w:sdtContent>
    </w:sdt>
    <w:sdt>
      <w:sdtPr>
        <w:rPr>
          <w:rFonts w:asciiTheme="minorHAnsi" w:hAnsiTheme="minorHAnsi" w:cstheme="minorBidi"/>
          <w:b/>
          <w:bCs/>
        </w:rPr>
        <w:id w:val="-955870689"/>
        <w:placeholder>
          <w:docPart w:val="50203BDCE54442AB892A3BFA54D0A687"/>
        </w:placeholder>
        <w:showingPlcHdr/>
      </w:sdtPr>
      <w:sdtEndPr/>
      <w:sdtContent>
        <w:p w14:paraId="5C9146BF" w14:textId="77777777" w:rsidR="001629FA" w:rsidRPr="001629FA" w:rsidRDefault="001629FA" w:rsidP="001629FA">
          <w:pPr>
            <w:autoSpaceDE w:val="0"/>
            <w:autoSpaceDN w:val="0"/>
            <w:adjustRightInd w:val="0"/>
            <w:rPr>
              <w:rFonts w:asciiTheme="minorHAnsi" w:hAnsiTheme="minorHAnsi" w:cstheme="minorHAnsi"/>
              <w:b/>
              <w:bCs/>
              <w:szCs w:val="22"/>
            </w:rPr>
          </w:pPr>
          <w:r>
            <w:rPr>
              <w:rStyle w:val="Platzhaltertext"/>
              <w:rFonts w:eastAsiaTheme="minorHAnsi"/>
              <w:sz w:val="22"/>
              <w:szCs w:val="22"/>
            </w:rPr>
            <w:t>Straße und Hausnummer</w:t>
          </w:r>
        </w:p>
      </w:sdtContent>
    </w:sdt>
    <w:sdt>
      <w:sdtPr>
        <w:rPr>
          <w:rFonts w:asciiTheme="minorHAnsi" w:hAnsiTheme="minorHAnsi" w:cstheme="minorBidi"/>
          <w:b/>
          <w:bCs/>
        </w:rPr>
        <w:id w:val="-1938357601"/>
        <w:placeholder>
          <w:docPart w:val="FD573F3A617045F98EFCF43C68D113AF"/>
        </w:placeholder>
        <w:showingPlcHdr/>
      </w:sdtPr>
      <w:sdtEndPr/>
      <w:sdtContent>
        <w:p w14:paraId="4C53F576" w14:textId="77777777" w:rsidR="001629FA" w:rsidRPr="001629FA" w:rsidRDefault="001629FA" w:rsidP="001629FA">
          <w:pPr>
            <w:autoSpaceDE w:val="0"/>
            <w:autoSpaceDN w:val="0"/>
            <w:adjustRightInd w:val="0"/>
            <w:rPr>
              <w:rFonts w:asciiTheme="minorHAnsi" w:hAnsiTheme="minorHAnsi" w:cstheme="minorHAnsi"/>
              <w:b/>
              <w:bCs/>
              <w:szCs w:val="22"/>
            </w:rPr>
          </w:pPr>
          <w:r w:rsidRPr="1BDE1309">
            <w:rPr>
              <w:rStyle w:val="Platzhaltertext"/>
              <w:rFonts w:eastAsiaTheme="minorEastAsia"/>
              <w:sz w:val="22"/>
              <w:szCs w:val="22"/>
            </w:rPr>
            <w:t>PLZ und Ort</w:t>
          </w:r>
        </w:p>
      </w:sdtContent>
    </w:sdt>
    <w:p w14:paraId="33F382A4" w14:textId="77777777" w:rsidR="001629FA" w:rsidRPr="00FD390C" w:rsidRDefault="001629FA" w:rsidP="001629FA">
      <w:pPr>
        <w:autoSpaceDE w:val="0"/>
        <w:autoSpaceDN w:val="0"/>
        <w:adjustRightInd w:val="0"/>
        <w:rPr>
          <w:rFonts w:asciiTheme="minorHAnsi" w:hAnsiTheme="minorHAnsi" w:cstheme="minorHAnsi"/>
          <w:b/>
          <w:bCs/>
          <w:szCs w:val="22"/>
        </w:rPr>
      </w:pPr>
    </w:p>
    <w:p w14:paraId="1FE79643" w14:textId="77777777" w:rsidR="001629FA" w:rsidRPr="00FD390C" w:rsidRDefault="001629FA" w:rsidP="001629FA">
      <w:pPr>
        <w:autoSpaceDE w:val="0"/>
        <w:autoSpaceDN w:val="0"/>
        <w:adjustRightInd w:val="0"/>
        <w:jc w:val="center"/>
        <w:rPr>
          <w:rFonts w:asciiTheme="minorHAnsi" w:hAnsiTheme="minorHAnsi" w:cstheme="minorHAnsi"/>
          <w:b/>
          <w:bCs/>
          <w:szCs w:val="22"/>
        </w:rPr>
      </w:pPr>
    </w:p>
    <w:p w14:paraId="4DC7B620" w14:textId="77777777" w:rsidR="00C668B6" w:rsidRDefault="00C668B6" w:rsidP="001629FA">
      <w:pPr>
        <w:pStyle w:val="berschrift1mitSUBohneNummer"/>
        <w:pageBreakBefore w:val="0"/>
        <w:numPr>
          <w:ilvl w:val="0"/>
          <w:numId w:val="13"/>
        </w:numPr>
        <w:jc w:val="center"/>
      </w:pPr>
    </w:p>
    <w:p w14:paraId="5DB8407A" w14:textId="77777777" w:rsidR="00C668B6" w:rsidRDefault="00C668B6" w:rsidP="001629FA">
      <w:pPr>
        <w:pStyle w:val="berschrift1mitSUBohneNummer"/>
        <w:pageBreakBefore w:val="0"/>
        <w:numPr>
          <w:ilvl w:val="0"/>
          <w:numId w:val="13"/>
        </w:numPr>
        <w:jc w:val="center"/>
      </w:pPr>
    </w:p>
    <w:p w14:paraId="4C02EF0D" w14:textId="1229012C" w:rsidR="001A1B67" w:rsidRDefault="001A1B67" w:rsidP="1BDE1309">
      <w:pPr>
        <w:pStyle w:val="berschrift1mitSUBohneNummer"/>
        <w:pageBreakBefore w:val="0"/>
        <w:jc w:val="center"/>
        <w:rPr>
          <w:sz w:val="48"/>
          <w:szCs w:val="48"/>
        </w:rPr>
      </w:pPr>
      <w:r w:rsidRPr="1BDE1309">
        <w:rPr>
          <w:sz w:val="48"/>
          <w:szCs w:val="48"/>
        </w:rPr>
        <w:t>Teilnahmeantrag</w:t>
      </w:r>
      <w:r w:rsidR="3AA85C73" w:rsidRPr="1BDE1309">
        <w:rPr>
          <w:sz w:val="48"/>
          <w:szCs w:val="48"/>
        </w:rPr>
        <w:t xml:space="preserve"> für</w:t>
      </w:r>
    </w:p>
    <w:p w14:paraId="046B0350" w14:textId="342673BE" w:rsidR="3AA85C73" w:rsidRDefault="3AA85C73" w:rsidP="1BDE1309">
      <w:pPr>
        <w:jc w:val="center"/>
        <w:rPr>
          <w:sz w:val="48"/>
          <w:szCs w:val="48"/>
        </w:rPr>
      </w:pPr>
      <w:proofErr w:type="gramStart"/>
      <w:r w:rsidRPr="1BDE1309">
        <w:rPr>
          <w:rFonts w:asciiTheme="majorHAnsi" w:eastAsiaTheme="majorEastAsia" w:hAnsiTheme="majorHAnsi" w:cstheme="majorBidi"/>
          <w:b/>
          <w:bCs/>
          <w:color w:val="000000" w:themeColor="text1"/>
          <w:sz w:val="48"/>
          <w:szCs w:val="48"/>
        </w:rPr>
        <w:t>[ ]</w:t>
      </w:r>
      <w:proofErr w:type="gramEnd"/>
      <w:r w:rsidRPr="1BDE1309">
        <w:rPr>
          <w:rFonts w:asciiTheme="majorHAnsi" w:eastAsiaTheme="majorEastAsia" w:hAnsiTheme="majorHAnsi" w:cstheme="majorBidi"/>
          <w:b/>
          <w:bCs/>
          <w:color w:val="000000" w:themeColor="text1"/>
          <w:sz w:val="48"/>
          <w:szCs w:val="48"/>
        </w:rPr>
        <w:t xml:space="preserve"> Los 1</w:t>
      </w:r>
    </w:p>
    <w:p w14:paraId="45D981EA" w14:textId="0C7BC487" w:rsidR="3AA85C73" w:rsidRDefault="3AA85C73" w:rsidP="1BDE1309">
      <w:pPr>
        <w:jc w:val="center"/>
        <w:rPr>
          <w:sz w:val="48"/>
          <w:szCs w:val="48"/>
        </w:rPr>
      </w:pPr>
      <w:proofErr w:type="gramStart"/>
      <w:r w:rsidRPr="1BDE1309">
        <w:rPr>
          <w:rFonts w:asciiTheme="majorHAnsi" w:eastAsiaTheme="majorEastAsia" w:hAnsiTheme="majorHAnsi" w:cstheme="majorBidi"/>
          <w:b/>
          <w:bCs/>
          <w:color w:val="000000" w:themeColor="text1"/>
          <w:sz w:val="48"/>
          <w:szCs w:val="48"/>
        </w:rPr>
        <w:t>[ ]</w:t>
      </w:r>
      <w:proofErr w:type="gramEnd"/>
      <w:r w:rsidRPr="1BDE1309">
        <w:rPr>
          <w:rFonts w:asciiTheme="majorHAnsi" w:eastAsiaTheme="majorEastAsia" w:hAnsiTheme="majorHAnsi" w:cstheme="majorBidi"/>
          <w:b/>
          <w:bCs/>
          <w:color w:val="000000" w:themeColor="text1"/>
          <w:sz w:val="48"/>
          <w:szCs w:val="48"/>
        </w:rPr>
        <w:t xml:space="preserve"> Los 2</w:t>
      </w:r>
    </w:p>
    <w:p w14:paraId="74BCC645" w14:textId="661505EC" w:rsidR="3AA85C73" w:rsidRDefault="3AA85C73" w:rsidP="1BDE1309">
      <w:pPr>
        <w:jc w:val="center"/>
        <w:rPr>
          <w:sz w:val="48"/>
          <w:szCs w:val="48"/>
        </w:rPr>
      </w:pPr>
      <w:proofErr w:type="gramStart"/>
      <w:r w:rsidRPr="1BDE1309">
        <w:rPr>
          <w:rFonts w:asciiTheme="majorHAnsi" w:eastAsiaTheme="majorEastAsia" w:hAnsiTheme="majorHAnsi" w:cstheme="majorBidi"/>
          <w:b/>
          <w:bCs/>
          <w:color w:val="000000" w:themeColor="text1"/>
          <w:sz w:val="48"/>
          <w:szCs w:val="48"/>
        </w:rPr>
        <w:t>[ ]</w:t>
      </w:r>
      <w:proofErr w:type="gramEnd"/>
      <w:r w:rsidRPr="1BDE1309">
        <w:rPr>
          <w:rFonts w:asciiTheme="majorHAnsi" w:eastAsiaTheme="majorEastAsia" w:hAnsiTheme="majorHAnsi" w:cstheme="majorBidi"/>
          <w:b/>
          <w:bCs/>
          <w:color w:val="000000" w:themeColor="text1"/>
          <w:sz w:val="48"/>
          <w:szCs w:val="48"/>
        </w:rPr>
        <w:t xml:space="preserve"> Los 3</w:t>
      </w:r>
    </w:p>
    <w:p w14:paraId="125B9166" w14:textId="7660C8D4" w:rsidR="1BDE1309" w:rsidRDefault="1BDE1309" w:rsidP="1BDE1309">
      <w:pPr>
        <w:rPr>
          <w:b/>
          <w:bCs/>
        </w:rPr>
      </w:pPr>
    </w:p>
    <w:p w14:paraId="7A4DE15B" w14:textId="0CA28614" w:rsidR="1BDE1309" w:rsidRDefault="1BDE1309" w:rsidP="1BDE1309"/>
    <w:p w14:paraId="063E148C" w14:textId="77DF1FC5" w:rsidR="3AA85C73" w:rsidRDefault="3AA85C73" w:rsidP="1BDE1309">
      <w:pPr>
        <w:jc w:val="center"/>
        <w:rPr>
          <w:sz w:val="20"/>
          <w:szCs w:val="20"/>
        </w:rPr>
      </w:pPr>
      <w:r w:rsidRPr="1BDE1309">
        <w:rPr>
          <w:i/>
          <w:iCs/>
          <w:sz w:val="20"/>
          <w:szCs w:val="20"/>
        </w:rPr>
        <w:t>Bitte setzen Sie ein Kreuz für das Los / die Lose, für die Sie sich bewerben.</w:t>
      </w:r>
      <w:r w:rsidRPr="1BDE1309">
        <w:rPr>
          <w:sz w:val="20"/>
          <w:szCs w:val="20"/>
        </w:rPr>
        <w:t xml:space="preserve"> </w:t>
      </w:r>
    </w:p>
    <w:p w14:paraId="127C4329" w14:textId="2A9E27F0" w:rsidR="001629FA" w:rsidRPr="00FD390C" w:rsidRDefault="001629FA" w:rsidP="00300A04">
      <w:pPr>
        <w:pStyle w:val="berschrift1"/>
      </w:pPr>
      <w:r w:rsidRPr="00FD390C">
        <w:lastRenderedPageBreak/>
        <w:t>Erklärungen und Angaben zur Eignungsprüfung</w:t>
      </w:r>
    </w:p>
    <w:p w14:paraId="442945EC" w14:textId="77777777" w:rsidR="001629FA" w:rsidRPr="00FD390C" w:rsidRDefault="001629FA" w:rsidP="001629FA">
      <w:pPr>
        <w:rPr>
          <w:rFonts w:asciiTheme="minorHAnsi" w:hAnsiTheme="minorHAnsi" w:cstheme="minorHAnsi"/>
          <w:b/>
          <w:bCs/>
          <w:szCs w:val="22"/>
        </w:rPr>
      </w:pPr>
    </w:p>
    <w:p w14:paraId="343FDA48" w14:textId="362CA96E" w:rsidR="00AB426F" w:rsidRPr="00FD390C" w:rsidRDefault="00AB426F" w:rsidP="00AB426F">
      <w:pPr>
        <w:suppressLineNumbers/>
        <w:tabs>
          <w:tab w:val="left" w:pos="560"/>
          <w:tab w:val="left" w:pos="1134"/>
          <w:tab w:val="left" w:pos="1708"/>
        </w:tabs>
        <w:spacing w:after="240"/>
        <w:jc w:val="both"/>
        <w:rPr>
          <w:rFonts w:asciiTheme="minorHAnsi" w:hAnsiTheme="minorHAnsi" w:cstheme="minorHAnsi"/>
          <w:szCs w:val="22"/>
        </w:rPr>
      </w:pPr>
      <w:r w:rsidRPr="00FD390C">
        <w:rPr>
          <w:rFonts w:asciiTheme="minorHAnsi" w:hAnsiTheme="minorHAnsi" w:cstheme="minorHAnsi"/>
          <w:szCs w:val="22"/>
        </w:rPr>
        <w:t xml:space="preserve">Bitte füllen Sie </w:t>
      </w:r>
      <w:r w:rsidRPr="007C6B7F">
        <w:rPr>
          <w:rFonts w:asciiTheme="minorHAnsi" w:hAnsiTheme="minorHAnsi" w:cstheme="minorHAnsi"/>
          <w:szCs w:val="22"/>
        </w:rPr>
        <w:t>d</w:t>
      </w:r>
      <w:r w:rsidR="00112790" w:rsidRPr="007C6B7F">
        <w:rPr>
          <w:rFonts w:asciiTheme="minorHAnsi" w:hAnsiTheme="minorHAnsi" w:cstheme="minorHAnsi"/>
          <w:szCs w:val="22"/>
        </w:rPr>
        <w:t>en</w:t>
      </w:r>
      <w:r w:rsidRPr="007C6B7F">
        <w:rPr>
          <w:rFonts w:asciiTheme="minorHAnsi" w:hAnsiTheme="minorHAnsi" w:cstheme="minorHAnsi"/>
          <w:szCs w:val="22"/>
        </w:rPr>
        <w:t xml:space="preserve"> </w:t>
      </w:r>
      <w:r w:rsidR="00112790" w:rsidRPr="007C6B7F">
        <w:rPr>
          <w:rFonts w:asciiTheme="minorHAnsi" w:hAnsiTheme="minorHAnsi" w:cstheme="minorHAnsi"/>
          <w:szCs w:val="22"/>
        </w:rPr>
        <w:t>Teilnahmeantrag</w:t>
      </w:r>
      <w:r w:rsidRPr="007C6B7F">
        <w:rPr>
          <w:rFonts w:asciiTheme="minorHAnsi" w:hAnsiTheme="minorHAnsi" w:cstheme="minorHAnsi"/>
          <w:szCs w:val="22"/>
        </w:rPr>
        <w:t xml:space="preserve"> vollständig</w:t>
      </w:r>
      <w:r w:rsidRPr="00FD390C">
        <w:rPr>
          <w:rFonts w:asciiTheme="minorHAnsi" w:hAnsiTheme="minorHAnsi" w:cstheme="minorHAnsi"/>
          <w:szCs w:val="22"/>
        </w:rPr>
        <w:t xml:space="preserve"> aus. Sollte der Platz nicht ausreichen oder müssen diesem </w:t>
      </w:r>
      <w:r w:rsidR="00A51B17">
        <w:rPr>
          <w:rFonts w:asciiTheme="minorHAnsi" w:hAnsiTheme="minorHAnsi" w:cstheme="minorHAnsi"/>
          <w:szCs w:val="22"/>
        </w:rPr>
        <w:t xml:space="preserve">Teilnahmeantrag </w:t>
      </w:r>
      <w:r w:rsidRPr="00FD390C">
        <w:rPr>
          <w:rFonts w:asciiTheme="minorHAnsi" w:hAnsiTheme="minorHAnsi" w:cstheme="minorHAnsi"/>
          <w:szCs w:val="22"/>
        </w:rPr>
        <w:t xml:space="preserve">Unterlagen beigefügt werden, geben Sie bitte jeweils </w:t>
      </w:r>
      <w:r w:rsidRPr="007C6B7F">
        <w:rPr>
          <w:rFonts w:asciiTheme="minorHAnsi" w:hAnsiTheme="minorHAnsi" w:cstheme="minorHAnsi"/>
          <w:szCs w:val="22"/>
        </w:rPr>
        <w:t xml:space="preserve">die </w:t>
      </w:r>
      <w:r w:rsidR="008D5CCE">
        <w:rPr>
          <w:rFonts w:asciiTheme="minorHAnsi" w:hAnsiTheme="minorHAnsi" w:cstheme="minorHAnsi"/>
          <w:szCs w:val="22"/>
        </w:rPr>
        <w:t xml:space="preserve">betreffende Ziffer oder die </w:t>
      </w:r>
      <w:r w:rsidRPr="007C6B7F">
        <w:rPr>
          <w:rFonts w:asciiTheme="minorHAnsi" w:hAnsiTheme="minorHAnsi" w:cstheme="minorHAnsi"/>
          <w:szCs w:val="22"/>
        </w:rPr>
        <w:t xml:space="preserve">Nummer der entsprechenden </w:t>
      </w:r>
      <w:r w:rsidRPr="00A51B17">
        <w:rPr>
          <w:rFonts w:asciiTheme="minorHAnsi" w:hAnsiTheme="minorHAnsi" w:cstheme="minorHAnsi"/>
          <w:szCs w:val="22"/>
        </w:rPr>
        <w:t xml:space="preserve">Anlage </w:t>
      </w:r>
      <w:r w:rsidR="00E040D5">
        <w:rPr>
          <w:rFonts w:asciiTheme="minorHAnsi" w:hAnsiTheme="minorHAnsi" w:cstheme="minorHAnsi"/>
          <w:szCs w:val="22"/>
        </w:rPr>
        <w:t>sowie</w:t>
      </w:r>
      <w:r w:rsidR="006F49DE" w:rsidRPr="00A51B17">
        <w:rPr>
          <w:rFonts w:asciiTheme="minorHAnsi" w:hAnsiTheme="minorHAnsi" w:cstheme="minorHAnsi"/>
          <w:szCs w:val="22"/>
        </w:rPr>
        <w:t xml:space="preserve"> d</w:t>
      </w:r>
      <w:r w:rsidR="00112790" w:rsidRPr="00A51B17">
        <w:rPr>
          <w:rFonts w:asciiTheme="minorHAnsi" w:hAnsiTheme="minorHAnsi" w:cstheme="minorHAnsi"/>
          <w:szCs w:val="22"/>
        </w:rPr>
        <w:t>ie</w:t>
      </w:r>
      <w:r w:rsidR="006F49DE" w:rsidRPr="00A51B17">
        <w:rPr>
          <w:rFonts w:asciiTheme="minorHAnsi" w:hAnsiTheme="minorHAnsi" w:cstheme="minorHAnsi"/>
          <w:szCs w:val="22"/>
        </w:rPr>
        <w:t xml:space="preserve"> </w:t>
      </w:r>
      <w:r w:rsidRPr="00A51B17">
        <w:rPr>
          <w:rFonts w:asciiTheme="minorHAnsi" w:hAnsiTheme="minorHAnsi" w:cstheme="minorHAnsi"/>
          <w:szCs w:val="22"/>
        </w:rPr>
        <w:t>Vergabeunterlagen-Nr.</w:t>
      </w:r>
      <w:r w:rsidRPr="00FD390C">
        <w:rPr>
          <w:rFonts w:asciiTheme="minorHAnsi" w:hAnsiTheme="minorHAnsi" w:cstheme="minorHAnsi"/>
          <w:szCs w:val="22"/>
        </w:rPr>
        <w:t xml:space="preserve"> </w:t>
      </w:r>
      <w:r w:rsidR="003658B2">
        <w:rPr>
          <w:rFonts w:asciiTheme="minorHAnsi" w:hAnsiTheme="minorHAnsi" w:cstheme="minorHAnsi"/>
          <w:szCs w:val="22"/>
        </w:rPr>
        <w:t xml:space="preserve">darauf </w:t>
      </w:r>
      <w:r w:rsidRPr="00FD390C">
        <w:rPr>
          <w:rFonts w:asciiTheme="minorHAnsi" w:hAnsiTheme="minorHAnsi" w:cstheme="minorHAnsi"/>
          <w:szCs w:val="22"/>
        </w:rPr>
        <w:t>an.</w:t>
      </w:r>
    </w:p>
    <w:p w14:paraId="10A5BBC6" w14:textId="5C695274" w:rsidR="00AB426F" w:rsidRDefault="00AB426F" w:rsidP="00AB426F">
      <w:pPr>
        <w:pStyle w:val="Listenabsatz"/>
        <w:numPr>
          <w:ilvl w:val="0"/>
          <w:numId w:val="31"/>
        </w:numPr>
        <w:suppressLineNumbers/>
        <w:tabs>
          <w:tab w:val="left" w:pos="709"/>
          <w:tab w:val="left" w:pos="1134"/>
          <w:tab w:val="left" w:pos="1708"/>
        </w:tabs>
        <w:spacing w:after="240"/>
        <w:jc w:val="both"/>
        <w:rPr>
          <w:rFonts w:asciiTheme="minorHAnsi" w:hAnsiTheme="minorHAnsi" w:cstheme="minorHAnsi"/>
          <w:szCs w:val="22"/>
        </w:rPr>
      </w:pPr>
      <w:r w:rsidRPr="00C851DB">
        <w:rPr>
          <w:rFonts w:asciiTheme="minorHAnsi" w:hAnsiTheme="minorHAnsi" w:cstheme="minorHAnsi"/>
          <w:szCs w:val="22"/>
        </w:rPr>
        <w:t xml:space="preserve">Bei </w:t>
      </w:r>
      <w:r w:rsidR="00112790" w:rsidRPr="00AD0A7E">
        <w:rPr>
          <w:rFonts w:asciiTheme="minorHAnsi" w:hAnsiTheme="minorHAnsi" w:cstheme="minorHAnsi"/>
          <w:b/>
          <w:bCs/>
          <w:szCs w:val="22"/>
        </w:rPr>
        <w:t>Bewerber-/</w:t>
      </w:r>
      <w:r w:rsidRPr="00C851DB">
        <w:rPr>
          <w:rFonts w:asciiTheme="minorHAnsi" w:hAnsiTheme="minorHAnsi" w:cstheme="minorHAnsi"/>
          <w:b/>
          <w:szCs w:val="22"/>
        </w:rPr>
        <w:t>Bietergemeinschaften</w:t>
      </w:r>
      <w:r w:rsidRPr="00C851DB">
        <w:rPr>
          <w:rFonts w:asciiTheme="minorHAnsi" w:hAnsiTheme="minorHAnsi" w:cstheme="minorHAnsi"/>
          <w:szCs w:val="22"/>
        </w:rPr>
        <w:t xml:space="preserve"> </w:t>
      </w:r>
      <w:r w:rsidR="00112790">
        <w:rPr>
          <w:rFonts w:asciiTheme="minorHAnsi" w:hAnsiTheme="minorHAnsi" w:cstheme="minorHAnsi"/>
          <w:szCs w:val="22"/>
        </w:rPr>
        <w:t>sind</w:t>
      </w:r>
      <w:r w:rsidRPr="00C851DB">
        <w:rPr>
          <w:rFonts w:asciiTheme="minorHAnsi" w:hAnsiTheme="minorHAnsi" w:cstheme="minorHAnsi"/>
          <w:szCs w:val="22"/>
        </w:rPr>
        <w:t xml:space="preserve"> </w:t>
      </w:r>
      <w:r w:rsidR="00112790">
        <w:rPr>
          <w:rFonts w:asciiTheme="minorHAnsi" w:hAnsiTheme="minorHAnsi" w:cstheme="minorHAnsi"/>
          <w:szCs w:val="22"/>
        </w:rPr>
        <w:t>von</w:t>
      </w:r>
      <w:r w:rsidRPr="00C851DB">
        <w:rPr>
          <w:rFonts w:asciiTheme="minorHAnsi" w:hAnsiTheme="minorHAnsi" w:cstheme="minorHAnsi"/>
          <w:szCs w:val="22"/>
        </w:rPr>
        <w:t xml:space="preserve"> </w:t>
      </w:r>
      <w:r w:rsidRPr="00C851DB">
        <w:rPr>
          <w:rFonts w:asciiTheme="minorHAnsi" w:hAnsiTheme="minorHAnsi" w:cstheme="minorHAnsi"/>
          <w:b/>
          <w:szCs w:val="22"/>
        </w:rPr>
        <w:t>jede</w:t>
      </w:r>
      <w:r w:rsidR="00112790">
        <w:rPr>
          <w:rFonts w:asciiTheme="minorHAnsi" w:hAnsiTheme="minorHAnsi" w:cstheme="minorHAnsi"/>
          <w:b/>
          <w:szCs w:val="22"/>
        </w:rPr>
        <w:t>m</w:t>
      </w:r>
      <w:r w:rsidRPr="00C851DB">
        <w:rPr>
          <w:rFonts w:asciiTheme="minorHAnsi" w:hAnsiTheme="minorHAnsi" w:cstheme="minorHAnsi"/>
          <w:b/>
          <w:szCs w:val="22"/>
        </w:rPr>
        <w:t xml:space="preserve"> Mitglied der </w:t>
      </w:r>
      <w:r w:rsidR="00112790">
        <w:rPr>
          <w:rFonts w:asciiTheme="minorHAnsi" w:hAnsiTheme="minorHAnsi" w:cstheme="minorHAnsi"/>
          <w:b/>
          <w:szCs w:val="22"/>
        </w:rPr>
        <w:t>Bewerber-/</w:t>
      </w:r>
      <w:r w:rsidRPr="00C851DB">
        <w:rPr>
          <w:rFonts w:asciiTheme="minorHAnsi" w:hAnsiTheme="minorHAnsi" w:cstheme="minorHAnsi"/>
          <w:b/>
          <w:szCs w:val="22"/>
        </w:rPr>
        <w:t>Bietergemeinschaft</w:t>
      </w:r>
      <w:r w:rsidRPr="00C851DB">
        <w:rPr>
          <w:rFonts w:asciiTheme="minorHAnsi" w:hAnsiTheme="minorHAnsi" w:cstheme="minorHAnsi"/>
          <w:szCs w:val="22"/>
        </w:rPr>
        <w:t xml:space="preserve"> separate</w:t>
      </w:r>
      <w:r w:rsidR="00544275">
        <w:rPr>
          <w:rFonts w:asciiTheme="minorHAnsi" w:hAnsiTheme="minorHAnsi" w:cstheme="minorHAnsi"/>
          <w:szCs w:val="22"/>
        </w:rPr>
        <w:t xml:space="preserve"> Eigenerklärungen (</w:t>
      </w:r>
      <w:r w:rsidR="00614E84">
        <w:rPr>
          <w:rFonts w:asciiTheme="minorHAnsi" w:hAnsiTheme="minorHAnsi" w:cstheme="minorHAnsi"/>
          <w:szCs w:val="22"/>
        </w:rPr>
        <w:t>Ziffern</w:t>
      </w:r>
      <w:r w:rsidR="00260E09">
        <w:rPr>
          <w:rFonts w:asciiTheme="minorHAnsi" w:hAnsiTheme="minorHAnsi" w:cstheme="minorHAnsi"/>
          <w:szCs w:val="22"/>
        </w:rPr>
        <w:t xml:space="preserve"> 2 bis 8</w:t>
      </w:r>
      <w:r w:rsidR="00614E84">
        <w:rPr>
          <w:rFonts w:asciiTheme="minorHAnsi" w:hAnsiTheme="minorHAnsi" w:cstheme="minorHAnsi"/>
          <w:szCs w:val="22"/>
        </w:rPr>
        <w:t xml:space="preserve"> und 10</w:t>
      </w:r>
      <w:r w:rsidR="00544275">
        <w:rPr>
          <w:rFonts w:asciiTheme="minorHAnsi" w:hAnsiTheme="minorHAnsi" w:cstheme="minorHAnsi"/>
          <w:szCs w:val="22"/>
        </w:rPr>
        <w:t>)</w:t>
      </w:r>
      <w:r w:rsidRPr="00C851DB">
        <w:rPr>
          <w:rFonts w:asciiTheme="minorHAnsi" w:hAnsiTheme="minorHAnsi" w:cstheme="minorHAnsi"/>
          <w:szCs w:val="22"/>
        </w:rPr>
        <w:t xml:space="preserve"> auszufüllen und</w:t>
      </w:r>
      <w:r w:rsidR="00544275">
        <w:rPr>
          <w:rFonts w:asciiTheme="minorHAnsi" w:hAnsiTheme="minorHAnsi" w:cstheme="minorHAnsi"/>
          <w:szCs w:val="22"/>
        </w:rPr>
        <w:t xml:space="preserve"> mit d</w:t>
      </w:r>
      <w:r w:rsidR="00B52060">
        <w:rPr>
          <w:rFonts w:asciiTheme="minorHAnsi" w:hAnsiTheme="minorHAnsi" w:cstheme="minorHAnsi"/>
          <w:szCs w:val="22"/>
        </w:rPr>
        <w:t>ies</w:t>
      </w:r>
      <w:r w:rsidR="00544275">
        <w:rPr>
          <w:rFonts w:asciiTheme="minorHAnsi" w:hAnsiTheme="minorHAnsi" w:cstheme="minorHAnsi"/>
          <w:szCs w:val="22"/>
        </w:rPr>
        <w:t>em Teilnahmeantrag</w:t>
      </w:r>
      <w:r w:rsidRPr="00C851DB">
        <w:rPr>
          <w:rFonts w:asciiTheme="minorHAnsi" w:hAnsiTheme="minorHAnsi" w:cstheme="minorHAnsi"/>
          <w:szCs w:val="22"/>
        </w:rPr>
        <w:t xml:space="preserve"> </w:t>
      </w:r>
      <w:r w:rsidR="00614E84">
        <w:rPr>
          <w:rFonts w:asciiTheme="minorHAnsi" w:hAnsiTheme="minorHAnsi" w:cstheme="minorHAnsi"/>
          <w:szCs w:val="22"/>
        </w:rPr>
        <w:t xml:space="preserve">unterschrieben </w:t>
      </w:r>
      <w:r w:rsidRPr="00E32A93">
        <w:rPr>
          <w:rFonts w:asciiTheme="minorHAnsi" w:hAnsiTheme="minorHAnsi" w:cstheme="minorHAnsi"/>
          <w:szCs w:val="22"/>
        </w:rPr>
        <w:t>einzureichen</w:t>
      </w:r>
      <w:r w:rsidRPr="00C851DB">
        <w:rPr>
          <w:rFonts w:asciiTheme="minorHAnsi" w:hAnsiTheme="minorHAnsi" w:cstheme="minorHAnsi"/>
          <w:szCs w:val="22"/>
        </w:rPr>
        <w:t>.</w:t>
      </w:r>
      <w:r w:rsidR="00544275">
        <w:rPr>
          <w:rFonts w:asciiTheme="minorHAnsi" w:hAnsiTheme="minorHAnsi" w:cstheme="minorHAnsi"/>
          <w:szCs w:val="22"/>
        </w:rPr>
        <w:t xml:space="preserve"> </w:t>
      </w:r>
      <w:r w:rsidRPr="00C851DB">
        <w:rPr>
          <w:rFonts w:asciiTheme="minorHAnsi" w:hAnsiTheme="minorHAnsi" w:cstheme="minorHAnsi"/>
          <w:szCs w:val="22"/>
        </w:rPr>
        <w:t xml:space="preserve"> </w:t>
      </w:r>
    </w:p>
    <w:p w14:paraId="41215693" w14:textId="77777777" w:rsidR="00AB426F" w:rsidRPr="00C851DB" w:rsidRDefault="00AB426F" w:rsidP="00AB426F">
      <w:pPr>
        <w:pStyle w:val="Listenabsatz"/>
        <w:suppressLineNumbers/>
        <w:tabs>
          <w:tab w:val="left" w:pos="709"/>
          <w:tab w:val="left" w:pos="1134"/>
          <w:tab w:val="left" w:pos="1708"/>
        </w:tabs>
        <w:spacing w:after="240"/>
        <w:ind w:left="720" w:firstLine="0"/>
        <w:jc w:val="both"/>
        <w:rPr>
          <w:rFonts w:asciiTheme="minorHAnsi" w:hAnsiTheme="minorHAnsi" w:cstheme="minorHAnsi"/>
          <w:szCs w:val="22"/>
        </w:rPr>
      </w:pPr>
    </w:p>
    <w:p w14:paraId="0B70FA9E" w14:textId="2D5F1C00" w:rsidR="00AB426F" w:rsidRPr="00AB426F" w:rsidRDefault="00AB426F" w:rsidP="00AB426F">
      <w:pPr>
        <w:pStyle w:val="Listenabsatz"/>
        <w:numPr>
          <w:ilvl w:val="0"/>
          <w:numId w:val="31"/>
        </w:numPr>
        <w:suppressLineNumbers/>
        <w:tabs>
          <w:tab w:val="left" w:pos="709"/>
          <w:tab w:val="left" w:pos="1134"/>
          <w:tab w:val="left" w:pos="1708"/>
        </w:tabs>
        <w:spacing w:after="240"/>
        <w:jc w:val="both"/>
        <w:rPr>
          <w:rFonts w:asciiTheme="minorHAnsi" w:hAnsiTheme="minorHAnsi" w:cstheme="minorHAnsi"/>
          <w:szCs w:val="22"/>
        </w:rPr>
      </w:pPr>
      <w:r w:rsidRPr="00C851DB">
        <w:rPr>
          <w:rFonts w:asciiTheme="minorHAnsi" w:hAnsiTheme="minorHAnsi" w:cstheme="minorHAnsi"/>
          <w:szCs w:val="22"/>
        </w:rPr>
        <w:t>Sonstige</w:t>
      </w:r>
      <w:r w:rsidRPr="00C851DB">
        <w:rPr>
          <w:rFonts w:asciiTheme="minorHAnsi" w:hAnsiTheme="minorHAnsi" w:cstheme="minorHAnsi"/>
          <w:b/>
          <w:szCs w:val="22"/>
        </w:rPr>
        <w:t xml:space="preserve"> Wirtschaftsteilnehmer (z. B. Unterauftragnehmer/verbundene Unternehmen/sonstige Dritte),</w:t>
      </w:r>
      <w:r w:rsidRPr="00C851DB">
        <w:rPr>
          <w:rFonts w:asciiTheme="minorHAnsi" w:hAnsiTheme="minorHAnsi" w:cstheme="minorHAnsi"/>
          <w:szCs w:val="22"/>
        </w:rPr>
        <w:t xml:space="preserve"> auf deren Eignung sich </w:t>
      </w:r>
      <w:r w:rsidRPr="00DD282B">
        <w:rPr>
          <w:rFonts w:asciiTheme="minorHAnsi" w:hAnsiTheme="minorHAnsi" w:cstheme="minorHAnsi"/>
          <w:szCs w:val="22"/>
        </w:rPr>
        <w:t xml:space="preserve">der </w:t>
      </w:r>
      <w:r w:rsidR="00544275">
        <w:rPr>
          <w:rFonts w:asciiTheme="minorHAnsi" w:hAnsiTheme="minorHAnsi" w:cstheme="minorHAnsi"/>
          <w:szCs w:val="22"/>
        </w:rPr>
        <w:t>Bewerber/</w:t>
      </w:r>
      <w:r w:rsidRPr="00DD282B">
        <w:rPr>
          <w:rFonts w:asciiTheme="minorHAnsi" w:hAnsiTheme="minorHAnsi" w:cstheme="minorHAnsi"/>
          <w:szCs w:val="22"/>
        </w:rPr>
        <w:t>Bieter</w:t>
      </w:r>
      <w:r w:rsidR="00AE4340">
        <w:rPr>
          <w:rFonts w:asciiTheme="minorHAnsi" w:hAnsiTheme="minorHAnsi" w:cstheme="minorHAnsi"/>
          <w:szCs w:val="22"/>
        </w:rPr>
        <w:t xml:space="preserve"> bzw. </w:t>
      </w:r>
      <w:r w:rsidRPr="00DD282B">
        <w:rPr>
          <w:rFonts w:asciiTheme="minorHAnsi" w:hAnsiTheme="minorHAnsi" w:cstheme="minorHAnsi"/>
          <w:szCs w:val="22"/>
        </w:rPr>
        <w:t>die</w:t>
      </w:r>
      <w:r w:rsidRPr="00C851DB">
        <w:rPr>
          <w:rFonts w:asciiTheme="minorHAnsi" w:hAnsiTheme="minorHAnsi" w:cstheme="minorHAnsi"/>
          <w:szCs w:val="22"/>
        </w:rPr>
        <w:t xml:space="preserve"> </w:t>
      </w:r>
      <w:r w:rsidR="00544275">
        <w:rPr>
          <w:rFonts w:asciiTheme="minorHAnsi" w:hAnsiTheme="minorHAnsi" w:cstheme="minorHAnsi"/>
          <w:szCs w:val="22"/>
        </w:rPr>
        <w:t>Bewerber-/</w:t>
      </w:r>
      <w:r w:rsidRPr="00C851DB">
        <w:rPr>
          <w:rFonts w:asciiTheme="minorHAnsi" w:hAnsiTheme="minorHAnsi" w:cstheme="minorHAnsi"/>
          <w:szCs w:val="22"/>
        </w:rPr>
        <w:t>Bietergemeinschaft beruf</w:t>
      </w:r>
      <w:r w:rsidR="00AE4340">
        <w:rPr>
          <w:rFonts w:asciiTheme="minorHAnsi" w:hAnsiTheme="minorHAnsi" w:cstheme="minorHAnsi"/>
          <w:szCs w:val="22"/>
        </w:rPr>
        <w:t xml:space="preserve">en </w:t>
      </w:r>
      <w:r w:rsidRPr="00C851DB">
        <w:rPr>
          <w:rFonts w:asciiTheme="minorHAnsi" w:hAnsiTheme="minorHAnsi" w:cstheme="minorHAnsi"/>
          <w:szCs w:val="22"/>
        </w:rPr>
        <w:t>(Eignungsleihe gemäß § 47 VgV), nutzen d</w:t>
      </w:r>
      <w:r w:rsidR="00B52060">
        <w:rPr>
          <w:rFonts w:asciiTheme="minorHAnsi" w:hAnsiTheme="minorHAnsi" w:cstheme="minorHAnsi"/>
          <w:szCs w:val="22"/>
        </w:rPr>
        <w:t>as</w:t>
      </w:r>
      <w:r w:rsidRPr="00C851DB">
        <w:rPr>
          <w:rFonts w:asciiTheme="minorHAnsi" w:hAnsiTheme="minorHAnsi" w:cstheme="minorHAnsi"/>
          <w:szCs w:val="22"/>
        </w:rPr>
        <w:t xml:space="preserve"> vorliegende</w:t>
      </w:r>
      <w:r w:rsidR="00B52060">
        <w:rPr>
          <w:rFonts w:asciiTheme="minorHAnsi" w:hAnsiTheme="minorHAnsi" w:cstheme="minorHAnsi"/>
          <w:szCs w:val="22"/>
        </w:rPr>
        <w:t xml:space="preserve"> Formular</w:t>
      </w:r>
      <w:r w:rsidR="0052298E">
        <w:rPr>
          <w:rFonts w:asciiTheme="minorHAnsi" w:hAnsiTheme="minorHAnsi" w:cstheme="minorHAnsi"/>
          <w:szCs w:val="22"/>
        </w:rPr>
        <w:t xml:space="preserve"> Ziffer </w:t>
      </w:r>
      <w:r w:rsidR="00544275">
        <w:rPr>
          <w:rFonts w:asciiTheme="minorHAnsi" w:hAnsiTheme="minorHAnsi" w:cstheme="minorHAnsi"/>
          <w:szCs w:val="22"/>
        </w:rPr>
        <w:t>9</w:t>
      </w:r>
      <w:r w:rsidRPr="00C851DB">
        <w:rPr>
          <w:rFonts w:asciiTheme="minorHAnsi" w:hAnsiTheme="minorHAnsi" w:cstheme="minorHAnsi"/>
          <w:szCs w:val="22"/>
        </w:rPr>
        <w:t>.</w:t>
      </w:r>
    </w:p>
    <w:p w14:paraId="084B29BD" w14:textId="77777777" w:rsidR="00AB426F" w:rsidRPr="00A256C2" w:rsidRDefault="00AB426F" w:rsidP="00AB426F">
      <w:pPr>
        <w:pStyle w:val="Listenabsatz"/>
        <w:suppressLineNumbers/>
        <w:tabs>
          <w:tab w:val="left" w:pos="709"/>
          <w:tab w:val="left" w:pos="1134"/>
          <w:tab w:val="left" w:pos="1708"/>
        </w:tabs>
        <w:spacing w:after="240"/>
        <w:ind w:left="720" w:firstLine="0"/>
        <w:jc w:val="both"/>
        <w:rPr>
          <w:rFonts w:asciiTheme="minorHAnsi" w:hAnsiTheme="minorHAnsi" w:cstheme="minorHAnsi"/>
          <w:szCs w:val="22"/>
        </w:rPr>
      </w:pPr>
    </w:p>
    <w:p w14:paraId="468CDCD3" w14:textId="6A8A05B4" w:rsidR="00AB426F" w:rsidRPr="00A256C2" w:rsidRDefault="00AB426F" w:rsidP="00AB426F">
      <w:pPr>
        <w:pStyle w:val="Listenabsatz"/>
        <w:numPr>
          <w:ilvl w:val="0"/>
          <w:numId w:val="32"/>
        </w:numPr>
        <w:suppressLineNumbers/>
        <w:tabs>
          <w:tab w:val="left" w:pos="709"/>
          <w:tab w:val="left" w:pos="1134"/>
          <w:tab w:val="left" w:pos="1708"/>
        </w:tabs>
        <w:spacing w:after="240"/>
        <w:jc w:val="both"/>
        <w:rPr>
          <w:rFonts w:asciiTheme="minorHAnsi" w:hAnsiTheme="minorHAnsi" w:cstheme="minorHAnsi"/>
          <w:b/>
          <w:szCs w:val="22"/>
        </w:rPr>
      </w:pPr>
      <w:r w:rsidRPr="00C851DB">
        <w:rPr>
          <w:rFonts w:asciiTheme="minorHAnsi" w:hAnsiTheme="minorHAnsi" w:cstheme="minorHAnsi"/>
          <w:szCs w:val="22"/>
        </w:rPr>
        <w:t>Sonstige</w:t>
      </w:r>
      <w:r w:rsidRPr="00C851DB">
        <w:rPr>
          <w:rFonts w:asciiTheme="minorHAnsi" w:hAnsiTheme="minorHAnsi" w:cstheme="minorHAnsi"/>
          <w:b/>
          <w:szCs w:val="22"/>
        </w:rPr>
        <w:t xml:space="preserve"> Wirtschaftsteilnehmer (z. B. Unterauftragnehmer/verbundene Unternehmen/sonstige Dritte),</w:t>
      </w:r>
      <w:r w:rsidRPr="00C851DB">
        <w:rPr>
          <w:rFonts w:asciiTheme="minorHAnsi" w:hAnsiTheme="minorHAnsi" w:cstheme="minorHAnsi"/>
          <w:szCs w:val="22"/>
        </w:rPr>
        <w:t xml:space="preserve"> welche Teile des Auftrages erbringen sollen, ohne dass sich </w:t>
      </w:r>
      <w:r w:rsidRPr="00DD282B">
        <w:rPr>
          <w:rFonts w:asciiTheme="minorHAnsi" w:hAnsiTheme="minorHAnsi" w:cstheme="minorHAnsi"/>
          <w:szCs w:val="22"/>
        </w:rPr>
        <w:t xml:space="preserve">der </w:t>
      </w:r>
      <w:r w:rsidR="00470599">
        <w:rPr>
          <w:rFonts w:asciiTheme="minorHAnsi" w:hAnsiTheme="minorHAnsi" w:cstheme="minorHAnsi"/>
          <w:szCs w:val="22"/>
        </w:rPr>
        <w:t>Bewerber/</w:t>
      </w:r>
      <w:r w:rsidRPr="00DD282B">
        <w:rPr>
          <w:rFonts w:asciiTheme="minorHAnsi" w:hAnsiTheme="minorHAnsi" w:cstheme="minorHAnsi"/>
          <w:szCs w:val="22"/>
        </w:rPr>
        <w:t>Bieter</w:t>
      </w:r>
      <w:r w:rsidR="00470599">
        <w:rPr>
          <w:rFonts w:asciiTheme="minorHAnsi" w:hAnsiTheme="minorHAnsi" w:cstheme="minorHAnsi"/>
          <w:szCs w:val="22"/>
        </w:rPr>
        <w:t xml:space="preserve"> bzw. die Bewerber-</w:t>
      </w:r>
      <w:r w:rsidR="00CE304E">
        <w:rPr>
          <w:rFonts w:asciiTheme="minorHAnsi" w:hAnsiTheme="minorHAnsi" w:cstheme="minorHAnsi"/>
          <w:szCs w:val="22"/>
        </w:rPr>
        <w:t>/</w:t>
      </w:r>
      <w:r w:rsidRPr="00C851DB">
        <w:rPr>
          <w:rFonts w:asciiTheme="minorHAnsi" w:hAnsiTheme="minorHAnsi" w:cstheme="minorHAnsi"/>
          <w:szCs w:val="22"/>
        </w:rPr>
        <w:t>Bietergemeinschaft auf deren Eignung beruf</w:t>
      </w:r>
      <w:r w:rsidR="00CE304E">
        <w:rPr>
          <w:rFonts w:asciiTheme="minorHAnsi" w:hAnsiTheme="minorHAnsi" w:cstheme="minorHAnsi"/>
          <w:szCs w:val="22"/>
        </w:rPr>
        <w:t>en</w:t>
      </w:r>
      <w:r w:rsidRPr="00C851DB">
        <w:rPr>
          <w:rFonts w:asciiTheme="minorHAnsi" w:hAnsiTheme="minorHAnsi" w:cstheme="minorHAnsi"/>
          <w:szCs w:val="22"/>
        </w:rPr>
        <w:t xml:space="preserve">, nutzen </w:t>
      </w:r>
      <w:r w:rsidR="00DD282B">
        <w:rPr>
          <w:rFonts w:asciiTheme="minorHAnsi" w:hAnsiTheme="minorHAnsi" w:cstheme="minorHAnsi"/>
          <w:szCs w:val="22"/>
        </w:rPr>
        <w:t xml:space="preserve">ebenfalls </w:t>
      </w:r>
      <w:r w:rsidRPr="00C851DB">
        <w:rPr>
          <w:rFonts w:asciiTheme="minorHAnsi" w:hAnsiTheme="minorHAnsi" w:cstheme="minorHAnsi"/>
          <w:szCs w:val="22"/>
        </w:rPr>
        <w:t>d</w:t>
      </w:r>
      <w:r w:rsidR="00CE304E">
        <w:rPr>
          <w:rFonts w:asciiTheme="minorHAnsi" w:hAnsiTheme="minorHAnsi" w:cstheme="minorHAnsi"/>
          <w:szCs w:val="22"/>
        </w:rPr>
        <w:t>as</w:t>
      </w:r>
      <w:r w:rsidRPr="00C851DB">
        <w:rPr>
          <w:rFonts w:asciiTheme="minorHAnsi" w:hAnsiTheme="minorHAnsi" w:cstheme="minorHAnsi"/>
          <w:szCs w:val="22"/>
        </w:rPr>
        <w:t xml:space="preserve"> vorliegende</w:t>
      </w:r>
      <w:r w:rsidR="00CE304E">
        <w:rPr>
          <w:rFonts w:asciiTheme="minorHAnsi" w:hAnsiTheme="minorHAnsi" w:cstheme="minorHAnsi"/>
          <w:szCs w:val="22"/>
        </w:rPr>
        <w:t xml:space="preserve"> Formular</w:t>
      </w:r>
      <w:r w:rsidR="00544275">
        <w:rPr>
          <w:rFonts w:asciiTheme="minorHAnsi" w:hAnsiTheme="minorHAnsi" w:cstheme="minorHAnsi"/>
          <w:szCs w:val="22"/>
        </w:rPr>
        <w:t xml:space="preserve"> Nr. 9</w:t>
      </w:r>
      <w:r w:rsidRPr="00C851DB">
        <w:rPr>
          <w:rFonts w:asciiTheme="minorHAnsi" w:hAnsiTheme="minorHAnsi" w:cstheme="minorHAnsi"/>
          <w:szCs w:val="22"/>
        </w:rPr>
        <w:t>.</w:t>
      </w:r>
    </w:p>
    <w:p w14:paraId="25006817" w14:textId="77777777" w:rsidR="00AB426F" w:rsidRPr="00C851DB" w:rsidRDefault="00AB426F" w:rsidP="00AB426F">
      <w:pPr>
        <w:pStyle w:val="Listenabsatz"/>
        <w:suppressLineNumbers/>
        <w:tabs>
          <w:tab w:val="left" w:pos="560"/>
          <w:tab w:val="left" w:pos="1134"/>
          <w:tab w:val="left" w:pos="1708"/>
        </w:tabs>
        <w:spacing w:after="240"/>
        <w:ind w:left="720" w:firstLine="0"/>
        <w:jc w:val="both"/>
        <w:rPr>
          <w:rFonts w:asciiTheme="minorHAnsi" w:hAnsiTheme="minorHAnsi" w:cstheme="minorHAnsi"/>
          <w:b/>
          <w:szCs w:val="22"/>
        </w:rPr>
      </w:pPr>
    </w:p>
    <w:p w14:paraId="5C1F61CA" w14:textId="63BCC64E" w:rsidR="001629FA" w:rsidRPr="001629FA" w:rsidRDefault="00AB426F" w:rsidP="3890AB48">
      <w:pPr>
        <w:rPr>
          <w:rFonts w:asciiTheme="minorHAnsi" w:hAnsiTheme="minorHAnsi" w:cstheme="minorBidi"/>
        </w:rPr>
      </w:pPr>
      <w:r w:rsidRPr="00CE304E">
        <w:rPr>
          <w:rFonts w:asciiTheme="minorHAnsi" w:hAnsiTheme="minorHAnsi" w:cstheme="minorBidi"/>
        </w:rPr>
        <w:t>Darüber hinaus geben</w:t>
      </w:r>
      <w:r w:rsidRPr="3890AB48">
        <w:rPr>
          <w:rFonts w:asciiTheme="minorHAnsi" w:hAnsiTheme="minorHAnsi" w:cstheme="minorBidi"/>
        </w:rPr>
        <w:t xml:space="preserve"> </w:t>
      </w:r>
      <w:r w:rsidR="2D8FDAD9" w:rsidRPr="3890AB48">
        <w:rPr>
          <w:rFonts w:asciiTheme="minorHAnsi" w:hAnsiTheme="minorHAnsi" w:cstheme="minorBidi"/>
        </w:rPr>
        <w:t xml:space="preserve">Sie </w:t>
      </w:r>
      <w:r w:rsidRPr="3890AB48">
        <w:rPr>
          <w:rFonts w:asciiTheme="minorHAnsi" w:hAnsiTheme="minorHAnsi" w:cstheme="minorBidi"/>
        </w:rPr>
        <w:t xml:space="preserve">die </w:t>
      </w:r>
      <w:r w:rsidR="00CE304E">
        <w:rPr>
          <w:rFonts w:asciiTheme="minorHAnsi" w:hAnsiTheme="minorHAnsi" w:cstheme="minorBidi"/>
        </w:rPr>
        <w:t>in</w:t>
      </w:r>
      <w:r w:rsidRPr="3890AB48">
        <w:rPr>
          <w:rFonts w:asciiTheme="minorHAnsi" w:hAnsiTheme="minorHAnsi" w:cstheme="minorBidi"/>
        </w:rPr>
        <w:t xml:space="preserve"> </w:t>
      </w:r>
      <w:r w:rsidRPr="00CE304E">
        <w:rPr>
          <w:rFonts w:asciiTheme="minorHAnsi" w:hAnsiTheme="minorHAnsi" w:cstheme="minorBidi"/>
        </w:rPr>
        <w:t xml:space="preserve">diesem </w:t>
      </w:r>
      <w:r w:rsidR="00544275" w:rsidRPr="00CE304E">
        <w:rPr>
          <w:rFonts w:asciiTheme="minorHAnsi" w:hAnsiTheme="minorHAnsi" w:cstheme="minorBidi"/>
        </w:rPr>
        <w:t>Teilnahmeantrag</w:t>
      </w:r>
      <w:r w:rsidRPr="00CE304E">
        <w:rPr>
          <w:rFonts w:asciiTheme="minorHAnsi" w:hAnsiTheme="minorHAnsi" w:cstheme="minorBidi"/>
        </w:rPr>
        <w:t xml:space="preserve"> vorgesehenen</w:t>
      </w:r>
      <w:r w:rsidRPr="3890AB48">
        <w:rPr>
          <w:rFonts w:asciiTheme="minorHAnsi" w:hAnsiTheme="minorHAnsi" w:cstheme="minorBidi"/>
        </w:rPr>
        <w:t xml:space="preserve"> Angaben und Erklärungen ab, soweit diese für die Eignung des </w:t>
      </w:r>
      <w:r w:rsidR="000D0844">
        <w:rPr>
          <w:rFonts w:asciiTheme="minorHAnsi" w:hAnsiTheme="minorHAnsi" w:cstheme="minorBidi"/>
        </w:rPr>
        <w:t>Bewerbers/</w:t>
      </w:r>
      <w:r w:rsidRPr="3890AB48">
        <w:rPr>
          <w:rFonts w:asciiTheme="minorHAnsi" w:hAnsiTheme="minorHAnsi" w:cstheme="minorBidi"/>
        </w:rPr>
        <w:t>Bieters</w:t>
      </w:r>
      <w:r w:rsidR="000D0844">
        <w:rPr>
          <w:rFonts w:asciiTheme="minorHAnsi" w:hAnsiTheme="minorHAnsi" w:cstheme="minorBidi"/>
        </w:rPr>
        <w:t xml:space="preserve"> bzw. der Bewerber-/</w:t>
      </w:r>
      <w:r w:rsidRPr="3890AB48">
        <w:rPr>
          <w:rFonts w:asciiTheme="minorHAnsi" w:hAnsiTheme="minorHAnsi" w:cstheme="minorBidi"/>
        </w:rPr>
        <w:t>Bietergemeinschaft maßgeblich sind</w:t>
      </w:r>
      <w:r w:rsidR="4F79ACBA" w:rsidRPr="3890AB48">
        <w:rPr>
          <w:rFonts w:asciiTheme="minorHAnsi" w:hAnsiTheme="minorHAnsi" w:cstheme="minorBidi"/>
        </w:rPr>
        <w:t>.</w:t>
      </w:r>
    </w:p>
    <w:p w14:paraId="03CD4735" w14:textId="326DA510" w:rsidR="3890AB48" w:rsidRDefault="3890AB48" w:rsidP="3890AB48">
      <w:pPr>
        <w:rPr>
          <w:rFonts w:asciiTheme="minorHAnsi" w:hAnsiTheme="minorHAnsi" w:cstheme="minorBidi"/>
        </w:rPr>
      </w:pPr>
    </w:p>
    <w:p w14:paraId="1BA187AF" w14:textId="45CDE29B" w:rsidR="3890AB48" w:rsidRDefault="3890AB48" w:rsidP="3890AB48">
      <w:pPr>
        <w:rPr>
          <w:rFonts w:asciiTheme="minorHAnsi" w:hAnsiTheme="minorHAnsi" w:cstheme="minorBidi"/>
        </w:rPr>
      </w:pPr>
    </w:p>
    <w:p w14:paraId="3AF76E21" w14:textId="77777777" w:rsidR="001629FA" w:rsidRPr="00FD390C" w:rsidRDefault="001629FA" w:rsidP="3890AB48">
      <w:pPr>
        <w:suppressLineNumbers/>
        <w:tabs>
          <w:tab w:val="left" w:pos="560"/>
          <w:tab w:val="left" w:pos="1134"/>
          <w:tab w:val="left" w:pos="1708"/>
        </w:tabs>
        <w:rPr>
          <w:rFonts w:asciiTheme="minorHAnsi" w:hAnsiTheme="minorHAnsi" w:cstheme="minorBidi"/>
          <w:b/>
          <w:bCs/>
        </w:rPr>
      </w:pPr>
      <w:r w:rsidRPr="3890AB48">
        <w:rPr>
          <w:rFonts w:asciiTheme="minorHAnsi" w:hAnsiTheme="minorHAnsi" w:cstheme="minorBidi"/>
          <w:b/>
          <w:bCs/>
        </w:rPr>
        <w:t>Ich gebe/Wir geben die nachfolgenden Angaben und Erklärungen ab:</w:t>
      </w:r>
    </w:p>
    <w:p w14:paraId="4148C978" w14:textId="77777777" w:rsidR="001629FA" w:rsidRPr="00FD390C" w:rsidRDefault="001629FA" w:rsidP="001629FA">
      <w:pPr>
        <w:suppressLineNumbers/>
        <w:tabs>
          <w:tab w:val="left" w:pos="560"/>
          <w:tab w:val="left" w:pos="1134"/>
          <w:tab w:val="left" w:pos="1708"/>
        </w:tabs>
        <w:rPr>
          <w:rFonts w:asciiTheme="minorHAnsi" w:hAnsiTheme="minorHAnsi" w:cstheme="minorHAnsi"/>
          <w:i/>
          <w:szCs w:val="22"/>
        </w:rPr>
      </w:pPr>
      <w:r w:rsidRPr="00FD390C">
        <w:rPr>
          <w:rFonts w:asciiTheme="minorHAnsi" w:hAnsiTheme="minorHAnsi" w:cstheme="minorHAnsi"/>
          <w:i/>
          <w:szCs w:val="22"/>
        </w:rPr>
        <w:t>(Zutreffendes bitte ankreuzen.)</w:t>
      </w:r>
    </w:p>
    <w:p w14:paraId="2065E680" w14:textId="77777777" w:rsidR="001629FA" w:rsidRPr="00FD390C" w:rsidRDefault="001629FA" w:rsidP="001629FA">
      <w:pPr>
        <w:suppressLineNumbers/>
        <w:tabs>
          <w:tab w:val="left" w:pos="560"/>
          <w:tab w:val="left" w:pos="1134"/>
          <w:tab w:val="left" w:pos="1708"/>
        </w:tabs>
        <w:spacing w:after="120"/>
        <w:rPr>
          <w:rFonts w:asciiTheme="minorHAnsi" w:hAnsiTheme="minorHAnsi" w:cstheme="minorHAnsi"/>
          <w:i/>
          <w:szCs w:val="22"/>
        </w:rPr>
      </w:pPr>
    </w:p>
    <w:p w14:paraId="0048712E" w14:textId="417355E9" w:rsidR="001629FA" w:rsidRPr="00FD390C" w:rsidRDefault="00F5790A" w:rsidP="001629FA">
      <w:pPr>
        <w:suppressLineNumbers/>
        <w:tabs>
          <w:tab w:val="left" w:pos="560"/>
          <w:tab w:val="left" w:pos="1134"/>
          <w:tab w:val="left" w:pos="1708"/>
          <w:tab w:val="left" w:pos="3119"/>
        </w:tabs>
        <w:spacing w:after="240"/>
        <w:rPr>
          <w:rFonts w:asciiTheme="minorHAnsi" w:hAnsiTheme="minorHAnsi" w:cstheme="minorHAnsi"/>
          <w:szCs w:val="22"/>
        </w:rPr>
      </w:pPr>
      <w:sdt>
        <w:sdtPr>
          <w:rPr>
            <w:rFonts w:asciiTheme="minorHAnsi" w:hAnsiTheme="minorHAnsi" w:cstheme="minorHAnsi"/>
            <w:szCs w:val="22"/>
          </w:rPr>
          <w:id w:val="-1984293535"/>
          <w14:checkbox>
            <w14:checked w14:val="0"/>
            <w14:checkedState w14:val="2612" w14:font="MS Gothic"/>
            <w14:uncheckedState w14:val="2610" w14:font="MS Gothic"/>
          </w14:checkbox>
        </w:sdtPr>
        <w:sdtEndPr/>
        <w:sdtContent>
          <w:r w:rsidR="003C6C14">
            <w:rPr>
              <w:rFonts w:ascii="MS Gothic" w:eastAsia="MS Gothic" w:hAnsi="MS Gothic" w:cstheme="minorHAnsi" w:hint="eastAsia"/>
              <w:szCs w:val="22"/>
            </w:rPr>
            <w:t>☐</w:t>
          </w:r>
        </w:sdtContent>
      </w:sdt>
      <w:r w:rsidR="001629FA" w:rsidRPr="00FD390C">
        <w:rPr>
          <w:rFonts w:asciiTheme="minorHAnsi" w:hAnsiTheme="minorHAnsi" w:cstheme="minorHAnsi"/>
          <w:szCs w:val="22"/>
        </w:rPr>
        <w:tab/>
        <w:t xml:space="preserve"> als Einzelbieter.</w:t>
      </w:r>
    </w:p>
    <w:p w14:paraId="762A996C" w14:textId="77777777" w:rsidR="001629FA" w:rsidRPr="00FD390C" w:rsidRDefault="00F5790A" w:rsidP="78CE30EE">
      <w:pPr>
        <w:suppressLineNumbers/>
        <w:tabs>
          <w:tab w:val="left" w:pos="560"/>
          <w:tab w:val="left" w:pos="1134"/>
          <w:tab w:val="left" w:pos="1708"/>
          <w:tab w:val="left" w:pos="3119"/>
        </w:tabs>
        <w:spacing w:after="240"/>
        <w:rPr>
          <w:rFonts w:asciiTheme="minorHAnsi" w:hAnsiTheme="minorHAnsi" w:cstheme="minorBidi"/>
        </w:rPr>
      </w:pPr>
      <w:sdt>
        <w:sdtPr>
          <w:rPr>
            <w:rFonts w:asciiTheme="minorHAnsi" w:hAnsiTheme="minorHAnsi" w:cstheme="minorBidi"/>
          </w:rPr>
          <w:id w:val="1015338742"/>
          <w14:checkbox>
            <w14:checked w14:val="0"/>
            <w14:checkedState w14:val="2612" w14:font="MS Gothic"/>
            <w14:uncheckedState w14:val="2610" w14:font="MS Gothic"/>
          </w14:checkbox>
        </w:sdtPr>
        <w:sdtEndPr/>
        <w:sdtContent>
          <w:r w:rsidR="12E4D3BE" w:rsidRPr="78CE30EE">
            <w:rPr>
              <w:rFonts w:ascii="Segoe UI Symbol" w:eastAsia="MS Gothic" w:hAnsi="Segoe UI Symbol" w:cs="Segoe UI Symbol"/>
            </w:rPr>
            <w:t>☐</w:t>
          </w:r>
        </w:sdtContent>
      </w:sdt>
      <w:r w:rsidR="001629FA" w:rsidRPr="00FD390C">
        <w:rPr>
          <w:rFonts w:asciiTheme="minorHAnsi" w:hAnsiTheme="minorHAnsi" w:cstheme="minorHAnsi"/>
          <w:szCs w:val="22"/>
        </w:rPr>
        <w:tab/>
      </w:r>
      <w:r w:rsidR="12E4D3BE" w:rsidRPr="78CE30EE">
        <w:rPr>
          <w:rFonts w:asciiTheme="minorHAnsi" w:hAnsiTheme="minorHAnsi" w:cstheme="minorBidi"/>
        </w:rPr>
        <w:t xml:space="preserve"> als Mitglied einer Bietergemeinschaft.</w:t>
      </w:r>
    </w:p>
    <w:p w14:paraId="120D3ADB" w14:textId="401E5663" w:rsidR="001629FA" w:rsidRPr="00FD390C" w:rsidRDefault="00F5790A" w:rsidP="00F43A35">
      <w:pPr>
        <w:suppressLineNumbers/>
        <w:tabs>
          <w:tab w:val="left" w:pos="560"/>
          <w:tab w:val="left" w:pos="1134"/>
          <w:tab w:val="left" w:pos="1708"/>
          <w:tab w:val="left" w:pos="3119"/>
        </w:tabs>
        <w:spacing w:after="240"/>
        <w:ind w:left="567" w:hanging="567"/>
        <w:rPr>
          <w:rFonts w:asciiTheme="minorHAnsi" w:hAnsiTheme="minorHAnsi" w:cstheme="minorBidi"/>
        </w:rPr>
      </w:pPr>
      <w:sdt>
        <w:sdtPr>
          <w:rPr>
            <w:rFonts w:asciiTheme="minorHAnsi" w:hAnsiTheme="minorHAnsi" w:cstheme="minorBidi"/>
          </w:rPr>
          <w:id w:val="597452676"/>
          <w14:checkbox>
            <w14:checked w14:val="0"/>
            <w14:checkedState w14:val="2612" w14:font="MS Gothic"/>
            <w14:uncheckedState w14:val="2610" w14:font="MS Gothic"/>
          </w14:checkbox>
        </w:sdtPr>
        <w:sdtEndPr/>
        <w:sdtContent>
          <w:r w:rsidR="00F43A35">
            <w:rPr>
              <w:rFonts w:ascii="MS Gothic" w:eastAsia="MS Gothic" w:hAnsi="MS Gothic" w:cstheme="minorBidi" w:hint="eastAsia"/>
            </w:rPr>
            <w:t>☐</w:t>
          </w:r>
        </w:sdtContent>
      </w:sdt>
      <w:r w:rsidR="208AE87C" w:rsidRPr="78CE30EE">
        <w:rPr>
          <w:rFonts w:asciiTheme="minorHAnsi" w:hAnsiTheme="minorHAnsi" w:cstheme="minorBidi"/>
        </w:rPr>
        <w:t xml:space="preserve"> </w:t>
      </w:r>
      <w:r w:rsidR="00F43A35">
        <w:rPr>
          <w:rFonts w:asciiTheme="minorHAnsi" w:hAnsiTheme="minorHAnsi" w:cstheme="minorBidi"/>
        </w:rPr>
        <w:tab/>
      </w:r>
      <w:r w:rsidR="208AE87C" w:rsidRPr="78CE30EE">
        <w:rPr>
          <w:rFonts w:asciiTheme="minorHAnsi" w:hAnsiTheme="minorHAnsi" w:cstheme="minorBidi"/>
        </w:rPr>
        <w:t>als sonstiger Wirtschaftsteilnehmer (z. B. Unterauftragnehmer/verbundenes Unternehmen / sonstiger Dritter), auf dessen Eignung Bezug genommen wird (Eignungsleihe gemäß § 47 VgV).</w:t>
      </w:r>
      <w:r w:rsidR="208AE87C" w:rsidRPr="78CE30EE">
        <w:rPr>
          <w:rFonts w:ascii="Segoe UI Symbol" w:eastAsia="MS Gothic" w:hAnsi="Segoe UI Symbol" w:cs="Segoe UI Symbol"/>
        </w:rPr>
        <w:t xml:space="preserve"> </w:t>
      </w:r>
    </w:p>
    <w:p w14:paraId="7BF889DF" w14:textId="280CC6F5" w:rsidR="6B577C9E" w:rsidRDefault="00F5790A" w:rsidP="00F43A35">
      <w:pPr>
        <w:suppressLineNumbers/>
        <w:tabs>
          <w:tab w:val="left" w:pos="560"/>
          <w:tab w:val="left" w:pos="1134"/>
          <w:tab w:val="left" w:pos="1708"/>
          <w:tab w:val="left" w:pos="3119"/>
        </w:tabs>
        <w:spacing w:after="240"/>
        <w:ind w:left="567" w:hanging="567"/>
        <w:rPr>
          <w:rFonts w:asciiTheme="minorHAnsi" w:hAnsiTheme="minorHAnsi" w:cstheme="minorBidi"/>
        </w:rPr>
      </w:pPr>
      <w:sdt>
        <w:sdtPr>
          <w:rPr>
            <w:rFonts w:asciiTheme="minorHAnsi" w:hAnsiTheme="minorHAnsi" w:cstheme="minorBidi"/>
          </w:rPr>
          <w:id w:val="1518305045"/>
          <w14:checkbox>
            <w14:checked w14:val="0"/>
            <w14:checkedState w14:val="2612" w14:font="MS Gothic"/>
            <w14:uncheckedState w14:val="2610" w14:font="MS Gothic"/>
          </w14:checkbox>
        </w:sdtPr>
        <w:sdtEndPr/>
        <w:sdtContent>
          <w:r w:rsidR="6B577C9E" w:rsidRPr="78CE30EE">
            <w:rPr>
              <w:rFonts w:ascii="Segoe UI Symbol" w:eastAsia="MS Gothic" w:hAnsi="Segoe UI Symbol" w:cs="Segoe UI Symbol"/>
            </w:rPr>
            <w:t>☐</w:t>
          </w:r>
          <w:r w:rsidR="6B577C9E" w:rsidRPr="78CE30EE">
            <w:rPr>
              <w:rFonts w:asciiTheme="minorHAnsi" w:hAnsiTheme="minorHAnsi" w:cstheme="minorBidi"/>
            </w:rPr>
            <w:t xml:space="preserve"> </w:t>
          </w:r>
        </w:sdtContent>
      </w:sdt>
      <w:r w:rsidR="00F43A35">
        <w:rPr>
          <w:rFonts w:asciiTheme="minorHAnsi" w:hAnsiTheme="minorHAnsi" w:cstheme="minorBidi"/>
        </w:rPr>
        <w:tab/>
      </w:r>
      <w:r w:rsidR="6B577C9E" w:rsidRPr="78CE30EE">
        <w:rPr>
          <w:rFonts w:asciiTheme="minorHAnsi" w:hAnsiTheme="minorHAnsi" w:cstheme="minorBidi"/>
        </w:rPr>
        <w:t>a</w:t>
      </w:r>
      <w:r w:rsidR="6B577C9E" w:rsidRPr="78CE30EE">
        <w:rPr>
          <w:rFonts w:asciiTheme="minorHAnsi" w:eastAsiaTheme="minorEastAsia" w:hAnsiTheme="minorHAnsi" w:cstheme="minorBidi"/>
          <w:szCs w:val="22"/>
        </w:rPr>
        <w:t>ls sonstiger Wirtschaftsteilnehmer (z. B. Unterauftragnehmer/verbundenes Unternehmen / sonstiger Dritter), der Teile des Auftrages erbringen soll, ohne dass auf dessen Eignung Bezug genommen wird.</w:t>
      </w:r>
    </w:p>
    <w:p w14:paraId="5D07FB87" w14:textId="3A20A3E2" w:rsidR="00AB426F" w:rsidRPr="00FD390C" w:rsidRDefault="00AD0A7E" w:rsidP="00300A04">
      <w:pPr>
        <w:pStyle w:val="berschrift1"/>
      </w:pPr>
      <w:r>
        <w:lastRenderedPageBreak/>
        <w:t>Bewerber-/</w:t>
      </w:r>
      <w:r w:rsidR="00AB426F">
        <w:t>Bieterangaben</w:t>
      </w:r>
    </w:p>
    <w:p w14:paraId="16495B30" w14:textId="77777777" w:rsidR="00AB426F" w:rsidRPr="00FD390C" w:rsidRDefault="00AB426F" w:rsidP="00AB426F">
      <w:pPr>
        <w:autoSpaceDE w:val="0"/>
        <w:autoSpaceDN w:val="0"/>
        <w:adjustRightInd w:val="0"/>
        <w:jc w:val="both"/>
        <w:rPr>
          <w:rFonts w:asciiTheme="minorHAnsi" w:hAnsiTheme="minorHAnsi" w:cstheme="minorHAnsi"/>
          <w:szCs w:val="22"/>
        </w:rPr>
      </w:pPr>
    </w:p>
    <w:tbl>
      <w:tblPr>
        <w:tblW w:w="9354" w:type="dxa"/>
        <w:tblInd w:w="93" w:type="dxa"/>
        <w:tblLook w:val="04A0" w:firstRow="1" w:lastRow="0" w:firstColumn="1" w:lastColumn="0" w:noHBand="0" w:noVBand="1"/>
      </w:tblPr>
      <w:tblGrid>
        <w:gridCol w:w="4440"/>
        <w:gridCol w:w="4914"/>
      </w:tblGrid>
      <w:tr w:rsidR="00AB426F" w:rsidRPr="00FD390C" w14:paraId="0F9F8E14" w14:textId="77777777" w:rsidTr="78CE30EE">
        <w:trPr>
          <w:trHeight w:val="521"/>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173BFE8E" w14:textId="39ECD8F9" w:rsidR="00AB426F" w:rsidRPr="00214EE1" w:rsidRDefault="00AB426F" w:rsidP="007608BA">
            <w:pPr>
              <w:rPr>
                <w:rFonts w:asciiTheme="minorHAnsi" w:hAnsiTheme="minorHAnsi" w:cstheme="minorHAnsi"/>
                <w:b/>
                <w:bCs/>
                <w:color w:val="000000"/>
                <w:szCs w:val="22"/>
                <w:lang w:eastAsia="en-GB"/>
              </w:rPr>
            </w:pPr>
            <w:r>
              <w:rPr>
                <w:rFonts w:asciiTheme="minorHAnsi" w:hAnsiTheme="minorHAnsi" w:cstheme="minorHAnsi"/>
                <w:b/>
                <w:bCs/>
                <w:color w:val="000000"/>
                <w:szCs w:val="22"/>
                <w:lang w:eastAsia="en-GB"/>
              </w:rPr>
              <w:t xml:space="preserve">Name des </w:t>
            </w:r>
            <w:r w:rsidR="00E040D5">
              <w:rPr>
                <w:rFonts w:asciiTheme="minorHAnsi" w:hAnsiTheme="minorHAnsi" w:cstheme="minorHAnsi"/>
                <w:b/>
                <w:bCs/>
                <w:color w:val="000000"/>
                <w:szCs w:val="22"/>
                <w:lang w:eastAsia="en-GB"/>
              </w:rPr>
              <w:t>Bewerbers-/</w:t>
            </w:r>
            <w:r>
              <w:rPr>
                <w:rFonts w:asciiTheme="minorHAnsi" w:hAnsiTheme="minorHAnsi" w:cstheme="minorHAnsi"/>
                <w:b/>
                <w:bCs/>
                <w:color w:val="000000"/>
                <w:szCs w:val="22"/>
                <w:lang w:eastAsia="en-GB"/>
              </w:rPr>
              <w:t>Bieters</w:t>
            </w:r>
          </w:p>
        </w:tc>
        <w:tc>
          <w:tcPr>
            <w:tcW w:w="4914" w:type="dxa"/>
            <w:tcBorders>
              <w:top w:val="single" w:sz="4" w:space="0" w:color="auto"/>
              <w:left w:val="nil"/>
              <w:bottom w:val="single" w:sz="4" w:space="0" w:color="auto"/>
              <w:right w:val="single" w:sz="4" w:space="0" w:color="auto"/>
            </w:tcBorders>
            <w:noWrap/>
            <w:hideMark/>
          </w:tcPr>
          <w:p w14:paraId="103FB63C" w14:textId="18B23CF7" w:rsidR="00AB426F" w:rsidRDefault="00F5790A" w:rsidP="00BD2200">
            <w:pPr>
              <w:tabs>
                <w:tab w:val="left" w:pos="1104"/>
              </w:tabs>
              <w:autoSpaceDE w:val="0"/>
              <w:autoSpaceDN w:val="0"/>
              <w:adjustRightInd w:val="0"/>
              <w:rPr>
                <w:rFonts w:asciiTheme="minorHAnsi" w:hAnsiTheme="minorHAnsi" w:cstheme="minorHAnsi"/>
                <w:b/>
                <w:bCs/>
                <w:szCs w:val="22"/>
              </w:rPr>
            </w:pPr>
            <w:sdt>
              <w:sdtPr>
                <w:rPr>
                  <w:rFonts w:asciiTheme="minorHAnsi" w:hAnsiTheme="minorHAnsi" w:cstheme="minorHAnsi"/>
                  <w:b/>
                  <w:bCs/>
                  <w:szCs w:val="22"/>
                </w:rPr>
                <w:id w:val="-1026254367"/>
                <w:placeholder>
                  <w:docPart w:val="434D769B4E534B5EB23F30694A6290E8"/>
                </w:placeholder>
                <w:showingPlcHdr/>
              </w:sdtPr>
              <w:sdtEndPr/>
              <w:sdtContent>
                <w:r w:rsidR="00BD2200">
                  <w:rPr>
                    <w:rStyle w:val="Platzhaltertext"/>
                    <w:rFonts w:eastAsiaTheme="minorHAnsi"/>
                  </w:rPr>
                  <w:t>Name des Unternehmens</w:t>
                </w:r>
              </w:sdtContent>
            </w:sdt>
          </w:p>
          <w:p w14:paraId="73A15750" w14:textId="77777777" w:rsidR="00BD2200" w:rsidRPr="00BD2200" w:rsidRDefault="00BD2200" w:rsidP="00BD2200">
            <w:pPr>
              <w:rPr>
                <w:rFonts w:asciiTheme="minorHAnsi" w:hAnsiTheme="minorHAnsi" w:cstheme="minorHAnsi"/>
                <w:szCs w:val="22"/>
              </w:rPr>
            </w:pPr>
          </w:p>
        </w:tc>
      </w:tr>
      <w:tr w:rsidR="00AB426F" w:rsidRPr="00FD390C" w14:paraId="31082365"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771A4C09"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Rechtsform:</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1866208306"/>
              <w:placeholder>
                <w:docPart w:val="6E51CBAFEC3840B8AA0B0A73AA2019A0"/>
              </w:placeholder>
              <w:showingPlcHdr/>
            </w:sdtPr>
            <w:sdtEndPr/>
            <w:sdtContent>
              <w:p w14:paraId="46E3ED01" w14:textId="681BB8FA" w:rsidR="00AB426F" w:rsidRPr="001629FA" w:rsidRDefault="00BD2200" w:rsidP="007608BA">
                <w:pPr>
                  <w:autoSpaceDE w:val="0"/>
                  <w:autoSpaceDN w:val="0"/>
                  <w:adjustRightInd w:val="0"/>
                  <w:rPr>
                    <w:rFonts w:asciiTheme="minorHAnsi" w:hAnsiTheme="minorHAnsi" w:cstheme="minorHAnsi"/>
                    <w:b/>
                    <w:bCs/>
                    <w:szCs w:val="22"/>
                  </w:rPr>
                </w:pPr>
                <w:r w:rsidRPr="001629FA">
                  <w:rPr>
                    <w:rStyle w:val="Platzhaltertext"/>
                    <w:rFonts w:eastAsiaTheme="minorHAnsi"/>
                  </w:rPr>
                  <w:t>Rechtsform</w:t>
                </w:r>
              </w:p>
            </w:sdtContent>
          </w:sdt>
        </w:tc>
      </w:tr>
      <w:tr w:rsidR="00AB426F" w:rsidRPr="00FD390C" w14:paraId="156CF532"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tcPr>
          <w:p w14:paraId="20429FFA" w14:textId="77777777" w:rsidR="00AB426F" w:rsidRPr="00214EE1" w:rsidRDefault="00AB426F" w:rsidP="007608BA">
            <w:pPr>
              <w:rPr>
                <w:rFonts w:asciiTheme="minorHAnsi" w:hAnsiTheme="minorHAnsi" w:cstheme="minorHAnsi"/>
                <w:b/>
                <w:color w:val="000000"/>
                <w:szCs w:val="22"/>
                <w:lang w:eastAsia="en-GB"/>
              </w:rPr>
            </w:pPr>
            <w:r>
              <w:rPr>
                <w:rFonts w:asciiTheme="minorHAnsi" w:hAnsiTheme="minorHAnsi" w:cstheme="minorHAnsi"/>
                <w:b/>
                <w:color w:val="000000"/>
                <w:szCs w:val="22"/>
                <w:lang w:eastAsia="en-GB"/>
              </w:rPr>
              <w:t>G</w:t>
            </w:r>
            <w:r w:rsidRPr="00214EE1">
              <w:rPr>
                <w:rFonts w:asciiTheme="minorHAnsi" w:hAnsiTheme="minorHAnsi" w:cstheme="minorHAnsi"/>
                <w:b/>
                <w:color w:val="000000"/>
                <w:szCs w:val="22"/>
                <w:lang w:eastAsia="en-GB"/>
              </w:rPr>
              <w:t>egenstand</w:t>
            </w:r>
            <w:r>
              <w:rPr>
                <w:rFonts w:asciiTheme="minorHAnsi" w:hAnsiTheme="minorHAnsi" w:cstheme="minorHAnsi"/>
                <w:b/>
                <w:color w:val="000000"/>
                <w:szCs w:val="22"/>
                <w:lang w:eastAsia="en-GB"/>
              </w:rPr>
              <w:t xml:space="preserve"> (des Unternehmens/der Institution etc.)</w:t>
            </w:r>
          </w:p>
        </w:tc>
        <w:tc>
          <w:tcPr>
            <w:tcW w:w="4914" w:type="dxa"/>
            <w:tcBorders>
              <w:top w:val="nil"/>
              <w:left w:val="nil"/>
              <w:bottom w:val="single" w:sz="4" w:space="0" w:color="auto"/>
              <w:right w:val="single" w:sz="4" w:space="0" w:color="auto"/>
            </w:tcBorders>
            <w:noWrap/>
          </w:tcPr>
          <w:sdt>
            <w:sdtPr>
              <w:rPr>
                <w:rFonts w:asciiTheme="minorHAnsi" w:hAnsiTheme="minorHAnsi" w:cstheme="minorBidi"/>
                <w:b/>
                <w:bCs/>
              </w:rPr>
              <w:id w:val="-1376380970"/>
              <w:placeholder>
                <w:docPart w:val="795EB5881F0249D38D61060E0FE4DA7F"/>
              </w:placeholder>
              <w:showingPlcHdr/>
            </w:sdtPr>
            <w:sdtEndPr/>
            <w:sdtContent>
              <w:p w14:paraId="36FFFBD5"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Unternehmensgegenstand</w:t>
                </w:r>
              </w:p>
            </w:sdtContent>
          </w:sdt>
        </w:tc>
      </w:tr>
      <w:tr w:rsidR="00AB426F" w:rsidRPr="00FD390C" w14:paraId="7521D354"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tcPr>
          <w:p w14:paraId="10073856"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Geschäftsführer/Hauptverantwortlicher:</w:t>
            </w:r>
          </w:p>
        </w:tc>
        <w:tc>
          <w:tcPr>
            <w:tcW w:w="4914" w:type="dxa"/>
            <w:tcBorders>
              <w:top w:val="nil"/>
              <w:left w:val="nil"/>
              <w:bottom w:val="single" w:sz="4" w:space="0" w:color="auto"/>
              <w:right w:val="single" w:sz="4" w:space="0" w:color="auto"/>
            </w:tcBorders>
            <w:noWrap/>
          </w:tcPr>
          <w:sdt>
            <w:sdtPr>
              <w:rPr>
                <w:rFonts w:asciiTheme="minorHAnsi" w:hAnsiTheme="minorHAnsi" w:cstheme="minorBidi"/>
                <w:b/>
                <w:bCs/>
              </w:rPr>
              <w:id w:val="-1480302414"/>
              <w:placeholder>
                <w:docPart w:val="B1BBEEF011134E44A5164EC17F61F58C"/>
              </w:placeholder>
              <w:showingPlcHdr/>
            </w:sdtPr>
            <w:sdtEndPr/>
            <w:sdtContent>
              <w:p w14:paraId="0009056D"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Geschäftsführer/Hauptverantwortlicher</w:t>
                </w:r>
              </w:p>
            </w:sdtContent>
          </w:sdt>
        </w:tc>
      </w:tr>
      <w:tr w:rsidR="00AB426F" w:rsidRPr="00FD390C" w14:paraId="0D1B0BEE"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2DB52837"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Straße, Hausnummer:</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1292167820"/>
              <w:placeholder>
                <w:docPart w:val="1229D3A95E0D418CAE2BEA3C2502415C"/>
              </w:placeholder>
              <w:showingPlcHdr/>
            </w:sdtPr>
            <w:sdtEndPr/>
            <w:sdtContent>
              <w:p w14:paraId="19D4A06C"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Straße, Hausnummer</w:t>
                </w:r>
              </w:p>
            </w:sdtContent>
          </w:sdt>
        </w:tc>
      </w:tr>
      <w:tr w:rsidR="00AB426F" w:rsidRPr="00FD390C" w14:paraId="0B7F0219"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61A561E1"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PLZ:</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519043118"/>
              <w:placeholder>
                <w:docPart w:val="D678C66A994D441DB628EDA3A2EFB169"/>
              </w:placeholder>
              <w:showingPlcHdr/>
            </w:sdtPr>
            <w:sdtEndPr/>
            <w:sdtContent>
              <w:p w14:paraId="20A8EC53"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PLZ</w:t>
                </w:r>
              </w:p>
            </w:sdtContent>
          </w:sdt>
        </w:tc>
      </w:tr>
      <w:tr w:rsidR="00AB426F" w:rsidRPr="00FD390C" w14:paraId="79307F04"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228039AC"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Ort:</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612284150"/>
              <w:placeholder>
                <w:docPart w:val="736FC8A9E6B847D28A1364D97D53EE38"/>
              </w:placeholder>
              <w:showingPlcHdr/>
            </w:sdtPr>
            <w:sdtEndPr/>
            <w:sdtContent>
              <w:p w14:paraId="2C3144FE"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Ort</w:t>
                </w:r>
              </w:p>
            </w:sdtContent>
          </w:sdt>
        </w:tc>
      </w:tr>
      <w:tr w:rsidR="00AB426F" w:rsidRPr="00FD390C" w14:paraId="04DAD5E5"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tcPr>
          <w:p w14:paraId="5485A5E0"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Ansprechpartner:</w:t>
            </w:r>
          </w:p>
        </w:tc>
        <w:tc>
          <w:tcPr>
            <w:tcW w:w="4914" w:type="dxa"/>
            <w:tcBorders>
              <w:top w:val="nil"/>
              <w:left w:val="nil"/>
              <w:bottom w:val="single" w:sz="4" w:space="0" w:color="auto"/>
              <w:right w:val="single" w:sz="4" w:space="0" w:color="auto"/>
            </w:tcBorders>
            <w:noWrap/>
          </w:tcPr>
          <w:sdt>
            <w:sdtPr>
              <w:rPr>
                <w:rFonts w:asciiTheme="minorHAnsi" w:hAnsiTheme="minorHAnsi" w:cstheme="minorBidi"/>
                <w:b/>
                <w:bCs/>
              </w:rPr>
              <w:id w:val="327876641"/>
              <w:placeholder>
                <w:docPart w:val="7E6F093A459940F7853EE46B61628F11"/>
              </w:placeholder>
              <w:showingPlcHdr/>
            </w:sdtPr>
            <w:sdtEndPr/>
            <w:sdtContent>
              <w:p w14:paraId="26397218"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Ansprechpartner</w:t>
                </w:r>
              </w:p>
            </w:sdtContent>
          </w:sdt>
        </w:tc>
      </w:tr>
      <w:tr w:rsidR="00AB426F" w:rsidRPr="00FD390C" w14:paraId="43186059"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5A4C5721"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Telefon:</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2013906784"/>
              <w:placeholder>
                <w:docPart w:val="451E454B6BBB447692A280090E6A130E"/>
              </w:placeholder>
              <w:showingPlcHdr/>
            </w:sdtPr>
            <w:sdtEndPr/>
            <w:sdtContent>
              <w:p w14:paraId="3DB77BE2"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Telefon</w:t>
                </w:r>
              </w:p>
            </w:sdtContent>
          </w:sdt>
        </w:tc>
      </w:tr>
      <w:tr w:rsidR="00AB426F" w:rsidRPr="00FD390C" w14:paraId="387AF477"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tcPr>
          <w:p w14:paraId="1935089B"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Telefax:</w:t>
            </w:r>
          </w:p>
        </w:tc>
        <w:tc>
          <w:tcPr>
            <w:tcW w:w="4914" w:type="dxa"/>
            <w:tcBorders>
              <w:top w:val="nil"/>
              <w:left w:val="nil"/>
              <w:bottom w:val="single" w:sz="4" w:space="0" w:color="auto"/>
              <w:right w:val="single" w:sz="4" w:space="0" w:color="auto"/>
            </w:tcBorders>
            <w:noWrap/>
          </w:tcPr>
          <w:sdt>
            <w:sdtPr>
              <w:rPr>
                <w:rFonts w:asciiTheme="minorHAnsi" w:hAnsiTheme="minorHAnsi" w:cstheme="minorBidi"/>
                <w:b/>
                <w:bCs/>
              </w:rPr>
              <w:id w:val="-269006066"/>
              <w:placeholder>
                <w:docPart w:val="48B9AEAC4BDA49ADB5A9E4294BC0332B"/>
              </w:placeholder>
              <w:showingPlcHdr/>
            </w:sdtPr>
            <w:sdtEndPr/>
            <w:sdtContent>
              <w:p w14:paraId="2297E6B8"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Telefax</w:t>
                </w:r>
              </w:p>
            </w:sdtContent>
          </w:sdt>
        </w:tc>
      </w:tr>
      <w:tr w:rsidR="00AB426F" w:rsidRPr="00FD390C" w14:paraId="44EBD830"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tcPr>
          <w:p w14:paraId="600147FA"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E-Mail:</w:t>
            </w:r>
          </w:p>
        </w:tc>
        <w:tc>
          <w:tcPr>
            <w:tcW w:w="4914" w:type="dxa"/>
            <w:tcBorders>
              <w:top w:val="nil"/>
              <w:left w:val="nil"/>
              <w:bottom w:val="single" w:sz="4" w:space="0" w:color="auto"/>
              <w:right w:val="single" w:sz="4" w:space="0" w:color="auto"/>
            </w:tcBorders>
            <w:noWrap/>
          </w:tcPr>
          <w:sdt>
            <w:sdtPr>
              <w:rPr>
                <w:rFonts w:asciiTheme="minorHAnsi" w:hAnsiTheme="minorHAnsi" w:cstheme="minorBidi"/>
                <w:b/>
                <w:bCs/>
              </w:rPr>
              <w:id w:val="-2105403099"/>
              <w:placeholder>
                <w:docPart w:val="D44E7DEFB2B04D52B1523EAA6A94C6D3"/>
              </w:placeholder>
              <w:showingPlcHdr/>
            </w:sdtPr>
            <w:sdtEndPr/>
            <w:sdtContent>
              <w:p w14:paraId="2C333E5A"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E-Mail</w:t>
                </w:r>
              </w:p>
            </w:sdtContent>
          </w:sdt>
        </w:tc>
      </w:tr>
      <w:tr w:rsidR="00AB426F" w:rsidRPr="00FD390C" w14:paraId="64B46683" w14:textId="77777777" w:rsidTr="78CE30EE">
        <w:trPr>
          <w:trHeight w:val="495"/>
        </w:trPr>
        <w:tc>
          <w:tcPr>
            <w:tcW w:w="4440" w:type="dxa"/>
            <w:tcBorders>
              <w:top w:val="single" w:sz="4" w:space="0" w:color="auto"/>
              <w:left w:val="single" w:sz="4" w:space="0" w:color="auto"/>
              <w:bottom w:val="single" w:sz="4" w:space="0" w:color="auto"/>
              <w:right w:val="single" w:sz="4" w:space="0" w:color="auto"/>
            </w:tcBorders>
            <w:shd w:val="clear" w:color="auto" w:fill="D9D9D9" w:themeFill="background2" w:themeFillShade="D9"/>
            <w:noWrap/>
            <w:hideMark/>
          </w:tcPr>
          <w:p w14:paraId="26D18CF2" w14:textId="77777777" w:rsidR="00AB426F" w:rsidRPr="00214EE1" w:rsidRDefault="00AB426F" w:rsidP="007608BA">
            <w:pPr>
              <w:rPr>
                <w:rFonts w:asciiTheme="minorHAnsi" w:hAnsiTheme="minorHAnsi" w:cstheme="minorHAnsi"/>
                <w:b/>
                <w:color w:val="000000"/>
                <w:szCs w:val="22"/>
                <w:lang w:eastAsia="en-GB"/>
              </w:rPr>
            </w:pPr>
            <w:r w:rsidRPr="00214EE1">
              <w:rPr>
                <w:rFonts w:asciiTheme="minorHAnsi" w:hAnsiTheme="minorHAnsi" w:cstheme="minorHAnsi"/>
                <w:b/>
                <w:color w:val="000000"/>
                <w:szCs w:val="22"/>
                <w:lang w:eastAsia="en-GB"/>
              </w:rPr>
              <w:t>Homepage:</w:t>
            </w:r>
          </w:p>
        </w:tc>
        <w:tc>
          <w:tcPr>
            <w:tcW w:w="4914" w:type="dxa"/>
            <w:tcBorders>
              <w:top w:val="nil"/>
              <w:left w:val="nil"/>
              <w:bottom w:val="single" w:sz="4" w:space="0" w:color="auto"/>
              <w:right w:val="single" w:sz="4" w:space="0" w:color="auto"/>
            </w:tcBorders>
            <w:noWrap/>
            <w:hideMark/>
          </w:tcPr>
          <w:sdt>
            <w:sdtPr>
              <w:rPr>
                <w:rFonts w:asciiTheme="minorHAnsi" w:hAnsiTheme="minorHAnsi" w:cstheme="minorBidi"/>
                <w:b/>
                <w:bCs/>
              </w:rPr>
              <w:id w:val="-1218124476"/>
              <w:placeholder>
                <w:docPart w:val="654BFDFFED6B47BE87EBC63102E66EFC"/>
              </w:placeholder>
              <w:showingPlcHdr/>
            </w:sdtPr>
            <w:sdtEndPr/>
            <w:sdtContent>
              <w:p w14:paraId="5018DBC8" w14:textId="77777777" w:rsidR="00AB426F" w:rsidRPr="001629FA" w:rsidRDefault="00AB426F" w:rsidP="007608BA">
                <w:pPr>
                  <w:autoSpaceDE w:val="0"/>
                  <w:autoSpaceDN w:val="0"/>
                  <w:adjustRightInd w:val="0"/>
                  <w:rPr>
                    <w:rFonts w:asciiTheme="minorHAnsi" w:hAnsiTheme="minorHAnsi" w:cstheme="minorHAnsi"/>
                    <w:b/>
                    <w:bCs/>
                    <w:szCs w:val="22"/>
                  </w:rPr>
                </w:pPr>
                <w:r>
                  <w:rPr>
                    <w:rStyle w:val="Platzhaltertext"/>
                    <w:rFonts w:eastAsiaTheme="minorHAnsi"/>
                    <w:sz w:val="22"/>
                    <w:szCs w:val="22"/>
                  </w:rPr>
                  <w:t>Homepage</w:t>
                </w:r>
              </w:p>
            </w:sdtContent>
          </w:sdt>
        </w:tc>
      </w:tr>
    </w:tbl>
    <w:p w14:paraId="4DCE09CD" w14:textId="77777777" w:rsidR="001629FA" w:rsidRPr="00FD390C" w:rsidRDefault="001629FA" w:rsidP="001629FA">
      <w:pPr>
        <w:autoSpaceDE w:val="0"/>
        <w:autoSpaceDN w:val="0"/>
        <w:adjustRightInd w:val="0"/>
        <w:jc w:val="both"/>
        <w:rPr>
          <w:rFonts w:asciiTheme="minorHAnsi" w:hAnsiTheme="minorHAnsi" w:cstheme="minorHAnsi"/>
          <w:szCs w:val="22"/>
        </w:rPr>
      </w:pPr>
    </w:p>
    <w:p w14:paraId="745AE9BE" w14:textId="77777777" w:rsidR="001629FA" w:rsidRPr="00FD390C" w:rsidRDefault="001629FA" w:rsidP="001629FA">
      <w:pPr>
        <w:tabs>
          <w:tab w:val="left" w:pos="567"/>
        </w:tabs>
        <w:rPr>
          <w:rFonts w:asciiTheme="minorHAnsi" w:eastAsia="Calibri" w:hAnsiTheme="minorHAnsi" w:cstheme="minorHAnsi"/>
          <w:szCs w:val="22"/>
          <w:lang w:eastAsia="en-US"/>
        </w:rPr>
      </w:pPr>
    </w:p>
    <w:p w14:paraId="6C849616" w14:textId="2A6E8116" w:rsidR="00AB426F" w:rsidRPr="00FD390C" w:rsidRDefault="00E040D5" w:rsidP="00300A04">
      <w:pPr>
        <w:pStyle w:val="berschrift1"/>
      </w:pPr>
      <w:r>
        <w:lastRenderedPageBreak/>
        <w:t>Bewerber-/</w:t>
      </w:r>
      <w:r w:rsidR="00AB426F">
        <w:t>Bieterprofil</w:t>
      </w:r>
    </w:p>
    <w:p w14:paraId="357EA81B" w14:textId="4DFC3BBF" w:rsidR="00AB426F" w:rsidRPr="0052271D" w:rsidRDefault="00AB426F" w:rsidP="00AB426F">
      <w:pPr>
        <w:rPr>
          <w:rFonts w:asciiTheme="majorHAnsi" w:hAnsiTheme="majorHAnsi" w:cstheme="majorHAnsi"/>
        </w:rPr>
      </w:pPr>
      <w:r>
        <w:rPr>
          <w:rFonts w:asciiTheme="majorHAnsi" w:hAnsiTheme="majorHAnsi" w:cstheme="majorHAnsi"/>
        </w:rPr>
        <w:t>Wir fügen diesem</w:t>
      </w:r>
      <w:r w:rsidRPr="0052271D">
        <w:rPr>
          <w:rFonts w:asciiTheme="majorHAnsi" w:hAnsiTheme="majorHAnsi" w:cstheme="majorHAnsi"/>
        </w:rPr>
        <w:t xml:space="preserve"> Angebot </w:t>
      </w:r>
      <w:r w:rsidRPr="0052271D">
        <w:rPr>
          <w:rFonts w:asciiTheme="majorHAnsi" w:hAnsiTheme="majorHAnsi" w:cstheme="majorHAnsi"/>
          <w:b/>
        </w:rPr>
        <w:t>zusätzlich</w:t>
      </w:r>
      <w:r w:rsidRPr="0052271D">
        <w:rPr>
          <w:rFonts w:asciiTheme="majorHAnsi" w:hAnsiTheme="majorHAnsi" w:cstheme="majorHAnsi"/>
        </w:rPr>
        <w:t xml:space="preserve"> eine </w:t>
      </w:r>
      <w:r w:rsidRPr="0052271D">
        <w:rPr>
          <w:rFonts w:asciiTheme="majorHAnsi" w:hAnsiTheme="majorHAnsi" w:cstheme="majorHAnsi"/>
          <w:b/>
        </w:rPr>
        <w:t>textliche Eigendarstellung</w:t>
      </w:r>
      <w:r w:rsidRPr="0052271D">
        <w:rPr>
          <w:rFonts w:asciiTheme="majorHAnsi" w:hAnsiTheme="majorHAnsi" w:cstheme="majorHAnsi"/>
        </w:rPr>
        <w:t xml:space="preserve"> </w:t>
      </w:r>
      <w:r>
        <w:rPr>
          <w:rFonts w:asciiTheme="majorHAnsi" w:hAnsiTheme="majorHAnsi" w:cstheme="majorHAnsi"/>
        </w:rPr>
        <w:t>bei</w:t>
      </w:r>
      <w:r w:rsidRPr="0052271D">
        <w:rPr>
          <w:rFonts w:asciiTheme="majorHAnsi" w:hAnsiTheme="majorHAnsi" w:cstheme="majorHAnsi"/>
        </w:rPr>
        <w:t xml:space="preserve"> (</w:t>
      </w:r>
      <w:r w:rsidR="00215847">
        <w:rPr>
          <w:rFonts w:asciiTheme="majorHAnsi" w:hAnsiTheme="majorHAnsi" w:cstheme="majorHAnsi"/>
        </w:rPr>
        <w:t>Bewerber-/</w:t>
      </w:r>
      <w:r w:rsidRPr="0052271D">
        <w:rPr>
          <w:rFonts w:asciiTheme="majorHAnsi" w:hAnsiTheme="majorHAnsi" w:cstheme="majorHAnsi"/>
        </w:rPr>
        <w:t xml:space="preserve">Bieterprofil). Im Rahmen dieser Darstellung </w:t>
      </w:r>
      <w:r>
        <w:rPr>
          <w:rFonts w:asciiTheme="majorHAnsi" w:hAnsiTheme="majorHAnsi" w:cstheme="majorHAnsi"/>
        </w:rPr>
        <w:t>machen wir</w:t>
      </w:r>
      <w:r w:rsidRPr="0052271D">
        <w:rPr>
          <w:rFonts w:asciiTheme="majorHAnsi" w:hAnsiTheme="majorHAnsi" w:cstheme="majorHAnsi"/>
        </w:rPr>
        <w:t xml:space="preserve"> mindestens folgende weitere Angaben:</w:t>
      </w:r>
    </w:p>
    <w:p w14:paraId="5703E3C2" w14:textId="77777777" w:rsidR="00AB426F" w:rsidRPr="0052271D" w:rsidRDefault="00AB426F" w:rsidP="00AB426F">
      <w:pPr>
        <w:rPr>
          <w:rFonts w:asciiTheme="majorHAnsi" w:hAnsiTheme="majorHAnsi" w:cstheme="majorHAnsi"/>
        </w:rPr>
      </w:pPr>
    </w:p>
    <w:p w14:paraId="4B455C0C" w14:textId="0C243972" w:rsidR="00AB426F" w:rsidRPr="0052271D" w:rsidRDefault="00AB426F" w:rsidP="00AB426F">
      <w:pPr>
        <w:pStyle w:val="Aufzhlungszeichen3"/>
        <w:numPr>
          <w:ilvl w:val="2"/>
          <w:numId w:val="14"/>
        </w:numPr>
        <w:spacing w:after="140" w:line="264" w:lineRule="auto"/>
        <w:ind w:left="1072" w:hanging="358"/>
        <w:jc w:val="both"/>
        <w:rPr>
          <w:rFonts w:asciiTheme="majorHAnsi" w:hAnsiTheme="majorHAnsi" w:cstheme="majorHAnsi"/>
        </w:rPr>
      </w:pPr>
      <w:r w:rsidRPr="0052271D">
        <w:rPr>
          <w:rFonts w:asciiTheme="majorHAnsi" w:hAnsiTheme="majorHAnsi" w:cstheme="majorHAnsi"/>
        </w:rPr>
        <w:t xml:space="preserve">Ggf. Darstellung des </w:t>
      </w:r>
      <w:r w:rsidR="00972070">
        <w:rPr>
          <w:rFonts w:asciiTheme="majorHAnsi" w:hAnsiTheme="majorHAnsi" w:cstheme="majorHAnsi"/>
        </w:rPr>
        <w:t>Bewerbers/</w:t>
      </w:r>
      <w:r w:rsidRPr="0052271D">
        <w:rPr>
          <w:rFonts w:asciiTheme="majorHAnsi" w:hAnsiTheme="majorHAnsi" w:cstheme="majorHAnsi"/>
        </w:rPr>
        <w:t>Bieters zur Einordnung in eine übergeordnete Organisation (Zugehörigkeit, Verbundenheit, Beteiligungsverhältnisse)</w:t>
      </w:r>
    </w:p>
    <w:p w14:paraId="3EE918A5" w14:textId="77777777" w:rsidR="00AB426F" w:rsidRPr="0052271D" w:rsidRDefault="00AB426F" w:rsidP="00AB426F">
      <w:pPr>
        <w:pStyle w:val="Aufzhlungszeichen3"/>
        <w:numPr>
          <w:ilvl w:val="2"/>
          <w:numId w:val="14"/>
        </w:numPr>
        <w:spacing w:after="140" w:line="264" w:lineRule="auto"/>
        <w:ind w:left="1072" w:hanging="358"/>
        <w:jc w:val="both"/>
        <w:rPr>
          <w:rFonts w:asciiTheme="majorHAnsi" w:hAnsiTheme="majorHAnsi" w:cstheme="majorHAnsi"/>
        </w:rPr>
      </w:pPr>
      <w:r w:rsidRPr="0052271D">
        <w:rPr>
          <w:rFonts w:asciiTheme="majorHAnsi" w:hAnsiTheme="majorHAnsi" w:cstheme="majorHAnsi"/>
        </w:rPr>
        <w:t xml:space="preserve">Gründungsdatum </w:t>
      </w:r>
    </w:p>
    <w:p w14:paraId="0F633515" w14:textId="4F1793A5" w:rsidR="00AB426F" w:rsidRPr="0052271D" w:rsidRDefault="00AB426F" w:rsidP="00AB426F">
      <w:pPr>
        <w:pStyle w:val="Aufzhlungszeichen3"/>
        <w:numPr>
          <w:ilvl w:val="2"/>
          <w:numId w:val="14"/>
        </w:numPr>
        <w:spacing w:after="140" w:line="264" w:lineRule="auto"/>
        <w:ind w:left="1072" w:hanging="358"/>
        <w:jc w:val="both"/>
        <w:rPr>
          <w:rFonts w:asciiTheme="majorHAnsi" w:hAnsiTheme="majorHAnsi" w:cstheme="majorHAnsi"/>
        </w:rPr>
      </w:pPr>
      <w:r>
        <w:rPr>
          <w:rFonts w:asciiTheme="majorHAnsi" w:hAnsiTheme="majorHAnsi" w:cstheme="majorHAnsi"/>
        </w:rPr>
        <w:t xml:space="preserve">Darstellung des </w:t>
      </w:r>
      <w:r w:rsidR="00972070">
        <w:rPr>
          <w:rFonts w:asciiTheme="majorHAnsi" w:hAnsiTheme="majorHAnsi" w:cstheme="majorHAnsi"/>
        </w:rPr>
        <w:t>Bewerbers/</w:t>
      </w:r>
      <w:r>
        <w:rPr>
          <w:rFonts w:asciiTheme="majorHAnsi" w:hAnsiTheme="majorHAnsi" w:cstheme="majorHAnsi"/>
        </w:rPr>
        <w:t>Bieter</w:t>
      </w:r>
      <w:r w:rsidRPr="0052271D">
        <w:rPr>
          <w:rFonts w:asciiTheme="majorHAnsi" w:hAnsiTheme="majorHAnsi" w:cstheme="majorHAnsi"/>
        </w:rPr>
        <w:t>s unter Benennung etwaiger Tätigkeitsschwerpunkte</w:t>
      </w:r>
    </w:p>
    <w:p w14:paraId="6BF81083" w14:textId="77777777" w:rsidR="00AB426F" w:rsidRDefault="00AB426F" w:rsidP="00AB426F">
      <w:pPr>
        <w:pStyle w:val="Aufzhlungszeichen3"/>
        <w:numPr>
          <w:ilvl w:val="2"/>
          <w:numId w:val="14"/>
        </w:numPr>
        <w:spacing w:after="140" w:line="264" w:lineRule="auto"/>
        <w:ind w:left="1072" w:hanging="358"/>
        <w:jc w:val="both"/>
        <w:rPr>
          <w:rFonts w:asciiTheme="majorHAnsi" w:hAnsiTheme="majorHAnsi" w:cstheme="majorHAnsi"/>
        </w:rPr>
      </w:pPr>
      <w:r>
        <w:rPr>
          <w:rFonts w:asciiTheme="majorHAnsi" w:hAnsiTheme="majorHAnsi" w:cstheme="majorHAnsi"/>
        </w:rPr>
        <w:t>Sitz</w:t>
      </w:r>
    </w:p>
    <w:p w14:paraId="269E6009" w14:textId="01FCDE3D" w:rsidR="00AB426F" w:rsidRPr="0052271D" w:rsidRDefault="00AB426F" w:rsidP="00AB426F">
      <w:pPr>
        <w:pStyle w:val="Aufzhlungszeichen3"/>
        <w:numPr>
          <w:ilvl w:val="2"/>
          <w:numId w:val="14"/>
        </w:numPr>
        <w:spacing w:after="140" w:line="264" w:lineRule="auto"/>
        <w:ind w:left="1072" w:hanging="358"/>
        <w:jc w:val="both"/>
        <w:rPr>
          <w:rFonts w:asciiTheme="majorHAnsi" w:hAnsiTheme="majorHAnsi" w:cstheme="majorHAnsi"/>
        </w:rPr>
      </w:pPr>
      <w:r>
        <w:rPr>
          <w:rFonts w:asciiTheme="majorHAnsi" w:hAnsiTheme="majorHAnsi" w:cstheme="majorHAnsi"/>
        </w:rPr>
        <w:t>Anzahl der Mitarbeiter im Tätigkeitsbereich der auftragsgegenständlichen Leistung.</w:t>
      </w:r>
    </w:p>
    <w:p w14:paraId="24D70938" w14:textId="77777777" w:rsidR="00AB426F" w:rsidRPr="00FD390C" w:rsidRDefault="00AB426F" w:rsidP="00AB426F">
      <w:pPr>
        <w:tabs>
          <w:tab w:val="left" w:pos="567"/>
        </w:tabs>
        <w:rPr>
          <w:rFonts w:asciiTheme="minorHAnsi" w:eastAsia="Calibri" w:hAnsiTheme="minorHAnsi" w:cstheme="minorHAnsi"/>
          <w:szCs w:val="22"/>
          <w:lang w:eastAsia="en-US"/>
        </w:rPr>
      </w:pPr>
    </w:p>
    <w:p w14:paraId="063E14DF" w14:textId="273C9D70" w:rsidR="001629FA" w:rsidRPr="00FD390C" w:rsidRDefault="00AB426F" w:rsidP="001629FA">
      <w:pPr>
        <w:tabs>
          <w:tab w:val="left" w:pos="567"/>
        </w:tabs>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Das </w:t>
      </w:r>
      <w:r w:rsidR="001141AF">
        <w:rPr>
          <w:rFonts w:asciiTheme="minorHAnsi" w:eastAsia="Calibri" w:hAnsiTheme="minorHAnsi" w:cstheme="minorHAnsi"/>
          <w:szCs w:val="22"/>
          <w:lang w:eastAsia="en-US"/>
        </w:rPr>
        <w:t>Bewerber-/</w:t>
      </w:r>
      <w:r>
        <w:rPr>
          <w:rFonts w:asciiTheme="minorHAnsi" w:eastAsia="Calibri" w:hAnsiTheme="minorHAnsi" w:cstheme="minorHAnsi"/>
          <w:szCs w:val="22"/>
          <w:lang w:eastAsia="en-US"/>
        </w:rPr>
        <w:t>Bieterprofil wird</w:t>
      </w:r>
      <w:r w:rsidR="001629FA" w:rsidRPr="00FD390C">
        <w:rPr>
          <w:rFonts w:asciiTheme="minorHAnsi" w:eastAsia="Calibri" w:hAnsiTheme="minorHAnsi" w:cstheme="minorHAnsi"/>
          <w:szCs w:val="22"/>
          <w:lang w:eastAsia="en-US"/>
        </w:rPr>
        <w:t xml:space="preserve"> als </w:t>
      </w:r>
      <w:r w:rsidR="001629FA" w:rsidRPr="00FD390C">
        <w:rPr>
          <w:rFonts w:asciiTheme="minorHAnsi" w:eastAsia="Calibri" w:hAnsiTheme="minorHAnsi" w:cstheme="minorHAnsi"/>
          <w:b/>
          <w:bCs/>
          <w:szCs w:val="22"/>
          <w:lang w:eastAsia="en-US"/>
        </w:rPr>
        <w:t>An</w:t>
      </w:r>
      <w:r w:rsidR="001629FA">
        <w:rPr>
          <w:rFonts w:asciiTheme="minorHAnsi" w:eastAsia="Calibri" w:hAnsiTheme="minorHAnsi" w:cstheme="minorHAnsi"/>
          <w:b/>
          <w:bCs/>
          <w:szCs w:val="22"/>
          <w:lang w:eastAsia="en-US"/>
        </w:rPr>
        <w:t xml:space="preserve">hang </w:t>
      </w:r>
      <w:r w:rsidR="00215847">
        <w:rPr>
          <w:rFonts w:asciiTheme="minorHAnsi" w:eastAsia="Calibri" w:hAnsiTheme="minorHAnsi" w:cstheme="minorHAnsi"/>
          <w:b/>
          <w:bCs/>
          <w:szCs w:val="22"/>
          <w:lang w:eastAsia="en-US"/>
        </w:rPr>
        <w:t xml:space="preserve">1 </w:t>
      </w:r>
      <w:r>
        <w:rPr>
          <w:rFonts w:asciiTheme="minorHAnsi" w:eastAsia="Calibri" w:hAnsiTheme="minorHAnsi" w:cstheme="minorHAnsi"/>
          <w:szCs w:val="22"/>
          <w:lang w:eastAsia="en-US"/>
        </w:rPr>
        <w:t>beigefügt</w:t>
      </w:r>
      <w:r w:rsidR="001629FA" w:rsidRPr="00FD390C">
        <w:rPr>
          <w:rFonts w:asciiTheme="minorHAnsi" w:eastAsia="Calibri" w:hAnsiTheme="minorHAnsi" w:cstheme="minorHAnsi"/>
          <w:szCs w:val="22"/>
          <w:lang w:eastAsia="en-US"/>
        </w:rPr>
        <w:t>.</w:t>
      </w:r>
    </w:p>
    <w:p w14:paraId="16B368B6" w14:textId="77777777" w:rsidR="001629FA" w:rsidRPr="00FD390C" w:rsidRDefault="001629FA" w:rsidP="001629FA">
      <w:pPr>
        <w:autoSpaceDE w:val="0"/>
        <w:autoSpaceDN w:val="0"/>
        <w:adjustRightInd w:val="0"/>
        <w:jc w:val="both"/>
        <w:rPr>
          <w:rFonts w:asciiTheme="minorHAnsi" w:hAnsiTheme="minorHAnsi" w:cstheme="minorHAnsi"/>
          <w:szCs w:val="22"/>
        </w:rPr>
      </w:pPr>
    </w:p>
    <w:p w14:paraId="5805A8D1" w14:textId="77777777" w:rsidR="005703A6" w:rsidRPr="009F7F51" w:rsidRDefault="005703A6" w:rsidP="00AB426F">
      <w:pPr>
        <w:tabs>
          <w:tab w:val="left" w:pos="993"/>
        </w:tabs>
        <w:rPr>
          <w:rFonts w:asciiTheme="minorHAnsi" w:hAnsiTheme="minorHAnsi" w:cs="Arial"/>
          <w:b/>
          <w:bCs/>
        </w:rPr>
      </w:pPr>
    </w:p>
    <w:p w14:paraId="65B16BE9" w14:textId="64D3F284" w:rsidR="001629FA" w:rsidRPr="00FD390C" w:rsidRDefault="001629FA" w:rsidP="00300A04">
      <w:pPr>
        <w:pStyle w:val="berschrift1"/>
      </w:pPr>
      <w:r w:rsidRPr="00FD390C">
        <w:lastRenderedPageBreak/>
        <w:t>Eigenerklärungen zur Befähigung</w:t>
      </w:r>
      <w:r w:rsidR="00E138DC">
        <w:t xml:space="preserve"> und Erlaubnis</w:t>
      </w:r>
      <w:r w:rsidRPr="00FD390C">
        <w:t xml:space="preserve"> zur Berufsausübung </w:t>
      </w:r>
    </w:p>
    <w:p w14:paraId="6285C92C" w14:textId="77777777" w:rsidR="001629FA" w:rsidRPr="00FD390C" w:rsidRDefault="001629FA" w:rsidP="00300A04">
      <w:pPr>
        <w:pStyle w:val="berschrift2"/>
      </w:pPr>
      <w:r w:rsidRPr="0046218E">
        <w:t>Handels</w:t>
      </w:r>
      <w:r w:rsidRPr="00FD390C">
        <w:t>- oder Berufsregisterauszug</w:t>
      </w:r>
    </w:p>
    <w:p w14:paraId="41837CAB" w14:textId="30E75F33" w:rsidR="001629FA" w:rsidRPr="00FD390C" w:rsidRDefault="007608BA" w:rsidP="001629FA">
      <w:pPr>
        <w:rPr>
          <w:rFonts w:asciiTheme="minorHAnsi" w:hAnsiTheme="minorHAnsi" w:cstheme="minorHAnsi"/>
          <w:szCs w:val="22"/>
        </w:rPr>
      </w:pPr>
      <w:r w:rsidRPr="00972070">
        <w:rPr>
          <w:rFonts w:asciiTheme="minorHAnsi" w:hAnsiTheme="minorHAnsi" w:cstheme="minorHAnsi"/>
          <w:szCs w:val="22"/>
        </w:rPr>
        <w:t>Wir fügen e</w:t>
      </w:r>
      <w:r w:rsidR="001629FA" w:rsidRPr="00972070">
        <w:rPr>
          <w:rFonts w:asciiTheme="minorHAnsi" w:hAnsiTheme="minorHAnsi" w:cstheme="minorHAnsi"/>
          <w:szCs w:val="22"/>
        </w:rPr>
        <w:t xml:space="preserve">inen Handels- oder Berufsregisterauszug in Kopie, nicht älter als sechs Monate (zum Zeitpunkt der </w:t>
      </w:r>
      <w:r w:rsidR="001E39E4" w:rsidRPr="00972070">
        <w:rPr>
          <w:rFonts w:asciiTheme="minorHAnsi" w:hAnsiTheme="minorHAnsi" w:cstheme="minorHAnsi"/>
          <w:szCs w:val="22"/>
        </w:rPr>
        <w:t>Abgabe des Teilnahmeantrags</w:t>
      </w:r>
      <w:r w:rsidR="001629FA" w:rsidRPr="00972070">
        <w:rPr>
          <w:rFonts w:asciiTheme="minorHAnsi" w:hAnsiTheme="minorHAnsi" w:cstheme="minorHAnsi"/>
          <w:szCs w:val="22"/>
        </w:rPr>
        <w:t xml:space="preserve">), </w:t>
      </w:r>
      <w:r w:rsidR="001629FA" w:rsidRPr="00972070">
        <w:rPr>
          <w:rFonts w:asciiTheme="minorHAnsi" w:hAnsiTheme="minorHAnsi" w:cstheme="minorHAnsi"/>
          <w:b/>
          <w:szCs w:val="22"/>
        </w:rPr>
        <w:t xml:space="preserve">als Anhang </w:t>
      </w:r>
      <w:r w:rsidR="00972070">
        <w:rPr>
          <w:rFonts w:asciiTheme="minorHAnsi" w:hAnsiTheme="minorHAnsi" w:cstheme="minorHAnsi"/>
          <w:b/>
          <w:szCs w:val="22"/>
        </w:rPr>
        <w:t>2</w:t>
      </w:r>
      <w:r w:rsidR="001629FA" w:rsidRPr="00972070">
        <w:rPr>
          <w:rFonts w:asciiTheme="minorHAnsi" w:hAnsiTheme="minorHAnsi" w:cstheme="minorHAnsi"/>
          <w:b/>
          <w:szCs w:val="22"/>
        </w:rPr>
        <w:t xml:space="preserve"> </w:t>
      </w:r>
      <w:r w:rsidR="001629FA" w:rsidRPr="00972070">
        <w:rPr>
          <w:rFonts w:asciiTheme="minorHAnsi" w:hAnsiTheme="minorHAnsi" w:cstheme="minorHAnsi"/>
          <w:szCs w:val="22"/>
        </w:rPr>
        <w:t>bei.</w:t>
      </w:r>
      <w:r w:rsidR="001629FA" w:rsidRPr="00FD390C">
        <w:rPr>
          <w:rFonts w:asciiTheme="minorHAnsi" w:hAnsiTheme="minorHAnsi" w:cstheme="minorHAnsi"/>
          <w:szCs w:val="22"/>
        </w:rPr>
        <w:t xml:space="preserve"> </w:t>
      </w:r>
    </w:p>
    <w:p w14:paraId="6C52843C" w14:textId="77777777" w:rsidR="001629FA" w:rsidRPr="00FD390C" w:rsidRDefault="001629FA" w:rsidP="001629FA">
      <w:pPr>
        <w:rPr>
          <w:rFonts w:asciiTheme="minorHAnsi" w:hAnsiTheme="minorHAnsi" w:cstheme="minorHAnsi"/>
          <w:szCs w:val="22"/>
        </w:rPr>
      </w:pPr>
    </w:p>
    <w:p w14:paraId="01BE6172" w14:textId="63703852" w:rsidR="00C668B6" w:rsidRDefault="007608BA" w:rsidP="3890AB48">
      <w:pPr>
        <w:rPr>
          <w:rFonts w:asciiTheme="minorHAnsi" w:hAnsiTheme="minorHAnsi" w:cstheme="minorBidi"/>
          <w:i/>
          <w:iCs/>
        </w:rPr>
      </w:pPr>
      <w:r w:rsidRPr="3890AB48">
        <w:rPr>
          <w:rFonts w:asciiTheme="minorHAnsi" w:hAnsiTheme="minorHAnsi" w:cstheme="minorBidi"/>
          <w:i/>
          <w:iCs/>
        </w:rPr>
        <w:t>[</w:t>
      </w:r>
      <w:r w:rsidR="001629FA" w:rsidRPr="3890AB48">
        <w:rPr>
          <w:rFonts w:asciiTheme="minorHAnsi" w:hAnsiTheme="minorHAnsi" w:cstheme="minorBidi"/>
          <w:i/>
          <w:iCs/>
        </w:rPr>
        <w:t xml:space="preserve">Ausländische </w:t>
      </w:r>
      <w:r w:rsidR="00972070">
        <w:rPr>
          <w:rFonts w:asciiTheme="minorHAnsi" w:hAnsiTheme="minorHAnsi" w:cstheme="minorBidi"/>
          <w:i/>
          <w:iCs/>
        </w:rPr>
        <w:t>Bewerber/</w:t>
      </w:r>
      <w:r w:rsidR="001629FA" w:rsidRPr="3890AB48">
        <w:rPr>
          <w:rFonts w:asciiTheme="minorHAnsi" w:hAnsiTheme="minorHAnsi" w:cstheme="minorBidi"/>
          <w:i/>
          <w:iCs/>
        </w:rPr>
        <w:t>Bieter haben gleichwertige Bescheinigungen nach den Vorschriften ihres Herkunftslandes vorzulegen. Diese sind zwingend ins Deutsche zu übersetzen.</w:t>
      </w:r>
      <w:r w:rsidRPr="3890AB48">
        <w:rPr>
          <w:rFonts w:asciiTheme="minorHAnsi" w:hAnsiTheme="minorHAnsi" w:cstheme="minorBidi"/>
          <w:i/>
          <w:iCs/>
        </w:rPr>
        <w:t>]</w:t>
      </w:r>
    </w:p>
    <w:p w14:paraId="7AF5630C" w14:textId="7F9CFE21" w:rsidR="3890AB48" w:rsidRDefault="3890AB48" w:rsidP="3890AB48">
      <w:pPr>
        <w:rPr>
          <w:rFonts w:asciiTheme="minorHAnsi" w:hAnsiTheme="minorHAnsi" w:cstheme="minorBidi"/>
          <w:i/>
          <w:iCs/>
        </w:rPr>
      </w:pPr>
    </w:p>
    <w:p w14:paraId="7A3749A9" w14:textId="39E71FA9" w:rsidR="00F9204F" w:rsidRPr="009F7F51" w:rsidRDefault="00C668B6" w:rsidP="3890AB48">
      <w:pPr>
        <w:pStyle w:val="berschrift2"/>
        <w:numPr>
          <w:ilvl w:val="0"/>
          <w:numId w:val="0"/>
        </w:numPr>
        <w:tabs>
          <w:tab w:val="clear" w:pos="970"/>
        </w:tabs>
        <w:autoSpaceDE w:val="0"/>
        <w:autoSpaceDN w:val="0"/>
        <w:adjustRightInd w:val="0"/>
      </w:pPr>
      <w:r>
        <w:t>4</w:t>
      </w:r>
      <w:r w:rsidR="00F9204F">
        <w:t>.2 Eigenerklärung über das Nichtvorliegen von Ausschlussgründen gemäß §§ 123, 124 GWB</w:t>
      </w:r>
    </w:p>
    <w:p w14:paraId="3611C3B1" w14:textId="43043974" w:rsidR="00F9204F" w:rsidRPr="009F7F51" w:rsidRDefault="00C668B6" w:rsidP="00F9204F">
      <w:pPr>
        <w:pStyle w:val="berschrift3"/>
        <w:numPr>
          <w:ilvl w:val="0"/>
          <w:numId w:val="0"/>
        </w:numPr>
        <w:ind w:left="1134" w:hanging="1134"/>
      </w:pPr>
      <w:r>
        <w:t>4</w:t>
      </w:r>
      <w:r w:rsidR="00F9204F">
        <w:t>.2.1</w:t>
      </w:r>
      <w:r w:rsidR="00F9204F">
        <w:tab/>
      </w:r>
      <w:r w:rsidR="00F9204F" w:rsidRPr="009F7F51">
        <w:t>Erklärung zum Nichtvorliegen von Ausschlussgründen entsprechend § 123 Abs. 1 bis 4 GWB („zwingende Ausschlussgründe“)</w:t>
      </w:r>
    </w:p>
    <w:p w14:paraId="628D3B56" w14:textId="77777777" w:rsidR="00F9204F" w:rsidRPr="009F7F51" w:rsidRDefault="00F9204F" w:rsidP="00F9204F">
      <w:pPr>
        <w:tabs>
          <w:tab w:val="left" w:pos="567"/>
        </w:tabs>
        <w:rPr>
          <w:rFonts w:cs="Arial"/>
          <w:i/>
        </w:rPr>
      </w:pPr>
      <w:r>
        <w:rPr>
          <w:rFonts w:cs="Arial"/>
          <w:i/>
        </w:rPr>
        <w:tab/>
      </w:r>
    </w:p>
    <w:p w14:paraId="12E7BB92" w14:textId="7AB77FC7" w:rsidR="00BE1416" w:rsidRDefault="00F5790A" w:rsidP="3890AB48">
      <w:pPr>
        <w:ind w:left="708" w:hanging="708"/>
        <w:jc w:val="both"/>
        <w:rPr>
          <w:rFonts w:asciiTheme="minorHAnsi" w:hAnsiTheme="minorHAnsi" w:cs="Arial"/>
        </w:rPr>
      </w:pPr>
      <w:sdt>
        <w:sdtPr>
          <w:rPr>
            <w:rFonts w:asciiTheme="minorHAnsi" w:hAnsiTheme="minorHAnsi" w:cstheme="minorHAnsi"/>
            <w:szCs w:val="22"/>
          </w:rPr>
          <w:id w:val="-547141134"/>
          <w14:checkbox>
            <w14:checked w14:val="0"/>
            <w14:checkedState w14:val="2612" w14:font="MS Gothic"/>
            <w14:uncheckedState w14:val="2610" w14:font="MS Gothic"/>
          </w14:checkbox>
        </w:sdtPr>
        <w:sdtEndPr/>
        <w:sdtContent>
          <w:r w:rsidR="00BB2F61">
            <w:rPr>
              <w:rFonts w:ascii="MS Gothic" w:eastAsia="MS Gothic" w:hAnsi="MS Gothic" w:cstheme="minorHAnsi" w:hint="eastAsia"/>
              <w:szCs w:val="22"/>
            </w:rPr>
            <w:t>☐</w:t>
          </w:r>
        </w:sdtContent>
      </w:sdt>
      <w:r w:rsidR="00BB2F61" w:rsidRPr="00FD390C">
        <w:rPr>
          <w:rFonts w:asciiTheme="minorHAnsi" w:hAnsiTheme="minorHAnsi" w:cstheme="minorHAnsi"/>
          <w:szCs w:val="22"/>
        </w:rPr>
        <w:tab/>
      </w:r>
      <w:r w:rsidR="00BB2F61" w:rsidRPr="3890AB48">
        <w:rPr>
          <w:rFonts w:asciiTheme="minorHAnsi" w:hAnsiTheme="minorHAnsi" w:cs="Arial"/>
        </w:rPr>
        <w:t xml:space="preserve"> </w:t>
      </w:r>
      <w:r w:rsidR="00F9204F" w:rsidRPr="3890AB48">
        <w:rPr>
          <w:rFonts w:asciiTheme="minorHAnsi" w:hAnsiTheme="minorHAnsi" w:cs="Arial"/>
        </w:rPr>
        <w:t xml:space="preserve">Ich/wir erkläre(n), </w:t>
      </w:r>
      <w:r w:rsidR="00BE1416" w:rsidRPr="3890AB48">
        <w:rPr>
          <w:rFonts w:asciiTheme="minorHAnsi" w:hAnsiTheme="minorHAnsi" w:cs="Arial"/>
        </w:rPr>
        <w:t>dass nachweislich auf keine Person, deren Verhalten meinem/</w:t>
      </w:r>
      <w:r w:rsidR="538FC32B" w:rsidRPr="3890AB48">
        <w:rPr>
          <w:rFonts w:asciiTheme="minorHAnsi" w:hAnsiTheme="minorHAnsi" w:cs="Arial"/>
        </w:rPr>
        <w:t>unseren Unternehmen</w:t>
      </w:r>
      <w:r w:rsidR="49B98361" w:rsidRPr="3890AB48">
        <w:rPr>
          <w:rFonts w:asciiTheme="minorHAnsi" w:hAnsiTheme="minorHAnsi" w:cs="Arial"/>
        </w:rPr>
        <w:t xml:space="preserve"> </w:t>
      </w:r>
      <w:r w:rsidR="00BE1416" w:rsidRPr="3890AB48">
        <w:rPr>
          <w:rFonts w:asciiTheme="minorHAnsi" w:hAnsiTheme="minorHAnsi" w:cs="Arial"/>
        </w:rPr>
        <w:t>zuzurechnen ist, ein zwingender Ausschlussgrund (§ 123 Abs. 1 GWB) zutrifft.</w:t>
      </w:r>
    </w:p>
    <w:p w14:paraId="177D6CFA" w14:textId="77777777" w:rsidR="00BE1416" w:rsidRPr="00BC45E1" w:rsidRDefault="00BE1416" w:rsidP="3890AB48">
      <w:pPr>
        <w:autoSpaceDE w:val="0"/>
        <w:autoSpaceDN w:val="0"/>
        <w:adjustRightInd w:val="0"/>
        <w:spacing w:before="240"/>
        <w:rPr>
          <w:rFonts w:asciiTheme="minorHAnsi" w:eastAsiaTheme="minorEastAsia" w:hAnsiTheme="minorHAnsi" w:cstheme="minorBidi"/>
          <w:szCs w:val="22"/>
        </w:rPr>
      </w:pPr>
      <w:r w:rsidRPr="3890AB48">
        <w:rPr>
          <w:rFonts w:asciiTheme="minorHAnsi" w:eastAsiaTheme="minorEastAsia" w:hAnsiTheme="minorHAnsi" w:cstheme="minorBidi"/>
          <w:szCs w:val="22"/>
        </w:rPr>
        <w:t xml:space="preserve">Es liegt </w:t>
      </w:r>
      <w:r w:rsidRPr="3890AB48">
        <w:rPr>
          <w:rFonts w:asciiTheme="minorHAnsi" w:eastAsiaTheme="minorEastAsia" w:hAnsiTheme="minorHAnsi" w:cstheme="minorBidi"/>
          <w:b/>
          <w:bCs/>
          <w:szCs w:val="22"/>
        </w:rPr>
        <w:t>keine</w:t>
      </w:r>
      <w:r w:rsidRPr="3890AB48">
        <w:rPr>
          <w:rFonts w:asciiTheme="minorHAnsi" w:eastAsiaTheme="minorEastAsia" w:hAnsiTheme="minorHAnsi" w:cstheme="minorBidi"/>
          <w:szCs w:val="22"/>
        </w:rPr>
        <w:t xml:space="preserve"> rechtskräftige Verurteilung oder Festsetzung einer Geldbuße nach § 30 OWiG wegen einer der folgenden Straftaten bzw. nach vergleichbaren Vorschriften anderer Staaten vor (§ 123 GWB):</w:t>
      </w:r>
    </w:p>
    <w:p w14:paraId="41CA7701" w14:textId="77777777" w:rsidR="00BE1416" w:rsidRPr="005C2854" w:rsidRDefault="00BE1416" w:rsidP="3890AB48">
      <w:pPr>
        <w:spacing w:before="120"/>
        <w:rPr>
          <w:rFonts w:asciiTheme="minorHAnsi" w:eastAsiaTheme="minorEastAsia" w:hAnsiTheme="minorHAnsi" w:cstheme="minorBidi"/>
          <w:szCs w:val="22"/>
        </w:rPr>
      </w:pPr>
      <w:r w:rsidRPr="3890AB48">
        <w:rPr>
          <w:rFonts w:asciiTheme="minorHAnsi" w:eastAsiaTheme="minorEastAsia" w:hAnsiTheme="minorHAnsi" w:cstheme="minorBidi"/>
          <w:szCs w:val="22"/>
        </w:rPr>
        <w:t xml:space="preserve">§ 129 StGB </w:t>
      </w:r>
      <w:r w:rsidRPr="3890AB48">
        <w:rPr>
          <w:rFonts w:asciiTheme="minorHAnsi" w:eastAsiaTheme="minorEastAsia" w:hAnsiTheme="minorHAnsi" w:cstheme="minorBidi"/>
          <w:i/>
          <w:iCs/>
          <w:szCs w:val="22"/>
        </w:rPr>
        <w:t>Bildung krimineller Vereinigungen</w:t>
      </w:r>
    </w:p>
    <w:p w14:paraId="0F444672" w14:textId="77777777" w:rsidR="00BE1416" w:rsidRPr="005C2854" w:rsidRDefault="00BE1416" w:rsidP="3890AB48">
      <w:pPr>
        <w:rPr>
          <w:rFonts w:asciiTheme="minorHAnsi" w:eastAsiaTheme="minorEastAsia" w:hAnsiTheme="minorHAnsi" w:cstheme="minorBidi"/>
          <w:szCs w:val="22"/>
        </w:rPr>
      </w:pPr>
      <w:r w:rsidRPr="3890AB48">
        <w:rPr>
          <w:rFonts w:asciiTheme="minorHAnsi" w:eastAsiaTheme="minorEastAsia" w:hAnsiTheme="minorHAnsi" w:cstheme="minorBidi"/>
          <w:szCs w:val="22"/>
        </w:rPr>
        <w:t xml:space="preserve">§ 129a </w:t>
      </w:r>
      <w:proofErr w:type="gramStart"/>
      <w:r w:rsidRPr="3890AB48">
        <w:rPr>
          <w:rFonts w:asciiTheme="minorHAnsi" w:eastAsiaTheme="minorEastAsia" w:hAnsiTheme="minorHAnsi" w:cstheme="minorBidi"/>
          <w:szCs w:val="22"/>
        </w:rPr>
        <w:t xml:space="preserve">StGB </w:t>
      </w:r>
      <w:r w:rsidRPr="3890AB48">
        <w:rPr>
          <w:rFonts w:asciiTheme="minorHAnsi" w:eastAsiaTheme="minorEastAsia" w:hAnsiTheme="minorHAnsi" w:cstheme="minorBidi"/>
          <w:i/>
          <w:iCs/>
          <w:szCs w:val="22"/>
        </w:rPr>
        <w:t>Bildung</w:t>
      </w:r>
      <w:proofErr w:type="gramEnd"/>
      <w:r w:rsidRPr="3890AB48">
        <w:rPr>
          <w:rFonts w:asciiTheme="minorHAnsi" w:eastAsiaTheme="minorEastAsia" w:hAnsiTheme="minorHAnsi" w:cstheme="minorBidi"/>
          <w:i/>
          <w:iCs/>
          <w:szCs w:val="22"/>
        </w:rPr>
        <w:t xml:space="preserve"> terroristischer Vereinigungen</w:t>
      </w:r>
    </w:p>
    <w:p w14:paraId="494F382A"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129b StGB </w:t>
      </w:r>
      <w:r w:rsidRPr="3890AB48">
        <w:rPr>
          <w:rFonts w:asciiTheme="minorHAnsi" w:eastAsiaTheme="minorEastAsia" w:hAnsiTheme="minorHAnsi" w:cstheme="minorBidi"/>
          <w:i/>
          <w:iCs/>
          <w:szCs w:val="22"/>
        </w:rPr>
        <w:t>Kriminelle und terroristische Vereinigungen im Ausland</w:t>
      </w:r>
    </w:p>
    <w:p w14:paraId="7F2A784C"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89c </w:t>
      </w:r>
      <w:proofErr w:type="gramStart"/>
      <w:r w:rsidRPr="3890AB48">
        <w:rPr>
          <w:rFonts w:asciiTheme="minorHAnsi" w:eastAsiaTheme="minorEastAsia" w:hAnsiTheme="minorHAnsi" w:cstheme="minorBidi"/>
          <w:szCs w:val="22"/>
        </w:rPr>
        <w:t xml:space="preserve">StGB </w:t>
      </w:r>
      <w:r w:rsidRPr="3890AB48">
        <w:rPr>
          <w:rFonts w:asciiTheme="minorHAnsi" w:eastAsiaTheme="minorEastAsia" w:hAnsiTheme="minorHAnsi" w:cstheme="minorBidi"/>
          <w:i/>
          <w:iCs/>
          <w:szCs w:val="22"/>
        </w:rPr>
        <w:t>Terrorismusfinanzierung</w:t>
      </w:r>
      <w:proofErr w:type="gramEnd"/>
      <w:r w:rsidRPr="3890AB48">
        <w:rPr>
          <w:rFonts w:asciiTheme="minorHAnsi" w:eastAsiaTheme="minorEastAsia" w:hAnsiTheme="minorHAnsi" w:cstheme="minorBidi"/>
          <w:i/>
          <w:iCs/>
          <w:szCs w:val="22"/>
        </w:rPr>
        <w:t xml:space="preserve"> bzw. Beteiligung an einer solchen Tat</w:t>
      </w:r>
    </w:p>
    <w:p w14:paraId="1B560209"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261 StGB </w:t>
      </w:r>
      <w:r w:rsidRPr="3890AB48">
        <w:rPr>
          <w:rFonts w:asciiTheme="minorHAnsi" w:eastAsiaTheme="minorEastAsia" w:hAnsiTheme="minorHAnsi" w:cstheme="minorBidi"/>
          <w:i/>
          <w:iCs/>
          <w:szCs w:val="22"/>
        </w:rPr>
        <w:t>Geldwäsche, Verschleierung unrechtmäßig erlangter Vermögenswerte</w:t>
      </w:r>
    </w:p>
    <w:p w14:paraId="4D98C1A6" w14:textId="77777777" w:rsidR="00BE1416" w:rsidRPr="005C2854" w:rsidRDefault="00BE1416" w:rsidP="3890AB48">
      <w:pPr>
        <w:rPr>
          <w:rFonts w:asciiTheme="minorHAnsi" w:eastAsiaTheme="minorEastAsia" w:hAnsiTheme="minorHAnsi" w:cstheme="minorBidi"/>
          <w:szCs w:val="22"/>
        </w:rPr>
      </w:pPr>
      <w:r w:rsidRPr="3890AB48">
        <w:rPr>
          <w:rFonts w:asciiTheme="minorHAnsi" w:eastAsiaTheme="minorEastAsia" w:hAnsiTheme="minorHAnsi" w:cstheme="minorBidi"/>
          <w:szCs w:val="22"/>
        </w:rPr>
        <w:t xml:space="preserve">§ 263 StGB </w:t>
      </w:r>
      <w:r w:rsidRPr="3890AB48">
        <w:rPr>
          <w:rFonts w:asciiTheme="minorHAnsi" w:eastAsiaTheme="minorEastAsia" w:hAnsiTheme="minorHAnsi" w:cstheme="minorBidi"/>
          <w:i/>
          <w:iCs/>
          <w:szCs w:val="22"/>
        </w:rPr>
        <w:t>Betrug</w:t>
      </w:r>
    </w:p>
    <w:p w14:paraId="7849E7D9" w14:textId="77777777" w:rsidR="00BE1416" w:rsidRPr="005C2854" w:rsidRDefault="00BE1416" w:rsidP="3890AB48">
      <w:pPr>
        <w:rPr>
          <w:rFonts w:asciiTheme="minorHAnsi" w:eastAsiaTheme="minorEastAsia" w:hAnsiTheme="minorHAnsi" w:cstheme="minorBidi"/>
          <w:szCs w:val="22"/>
        </w:rPr>
      </w:pPr>
      <w:r w:rsidRPr="3890AB48">
        <w:rPr>
          <w:rFonts w:asciiTheme="minorHAnsi" w:eastAsiaTheme="minorEastAsia" w:hAnsiTheme="minorHAnsi" w:cstheme="minorBidi"/>
          <w:szCs w:val="22"/>
        </w:rPr>
        <w:t xml:space="preserve">§ 264 StGB </w:t>
      </w:r>
      <w:r w:rsidRPr="3890AB48">
        <w:rPr>
          <w:rFonts w:asciiTheme="minorHAnsi" w:eastAsiaTheme="minorEastAsia" w:hAnsiTheme="minorHAnsi" w:cstheme="minorBidi"/>
          <w:i/>
          <w:iCs/>
          <w:szCs w:val="22"/>
        </w:rPr>
        <w:t>Subventionsbetrug</w:t>
      </w:r>
    </w:p>
    <w:p w14:paraId="46507B46"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299 StGB </w:t>
      </w:r>
      <w:r w:rsidRPr="3890AB48">
        <w:rPr>
          <w:rFonts w:asciiTheme="minorHAnsi" w:eastAsiaTheme="minorEastAsia" w:hAnsiTheme="minorHAnsi" w:cstheme="minorBidi"/>
          <w:i/>
          <w:iCs/>
          <w:szCs w:val="22"/>
        </w:rPr>
        <w:t>Bestechlichkeit und Bestechung im geschäftlichen Verkehr</w:t>
      </w:r>
    </w:p>
    <w:p w14:paraId="1896079F"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108e </w:t>
      </w:r>
      <w:proofErr w:type="gramStart"/>
      <w:r w:rsidRPr="3890AB48">
        <w:rPr>
          <w:rFonts w:asciiTheme="minorHAnsi" w:eastAsiaTheme="minorEastAsia" w:hAnsiTheme="minorHAnsi" w:cstheme="minorBidi"/>
          <w:szCs w:val="22"/>
        </w:rPr>
        <w:t xml:space="preserve">StGB </w:t>
      </w:r>
      <w:r w:rsidRPr="3890AB48">
        <w:rPr>
          <w:rFonts w:asciiTheme="minorHAnsi" w:eastAsiaTheme="minorEastAsia" w:hAnsiTheme="minorHAnsi" w:cstheme="minorBidi"/>
          <w:i/>
          <w:iCs/>
          <w:szCs w:val="22"/>
        </w:rPr>
        <w:t>Bestechlichkeit</w:t>
      </w:r>
      <w:proofErr w:type="gramEnd"/>
      <w:r w:rsidRPr="3890AB48">
        <w:rPr>
          <w:rFonts w:asciiTheme="minorHAnsi" w:eastAsiaTheme="minorEastAsia" w:hAnsiTheme="minorHAnsi" w:cstheme="minorBidi"/>
          <w:i/>
          <w:iCs/>
          <w:szCs w:val="22"/>
        </w:rPr>
        <w:t xml:space="preserve"> und Bestechung von Mandatsträgern</w:t>
      </w:r>
    </w:p>
    <w:p w14:paraId="4EAF1469"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333, 334 </w:t>
      </w:r>
      <w:proofErr w:type="gramStart"/>
      <w:r w:rsidRPr="3890AB48">
        <w:rPr>
          <w:rFonts w:asciiTheme="minorHAnsi" w:eastAsiaTheme="minorEastAsia" w:hAnsiTheme="minorHAnsi" w:cstheme="minorBidi"/>
          <w:szCs w:val="22"/>
        </w:rPr>
        <w:t xml:space="preserve">StGB </w:t>
      </w:r>
      <w:r w:rsidRPr="3890AB48">
        <w:rPr>
          <w:rFonts w:asciiTheme="minorHAnsi" w:eastAsiaTheme="minorEastAsia" w:hAnsiTheme="minorHAnsi" w:cstheme="minorBidi"/>
          <w:i/>
          <w:iCs/>
          <w:szCs w:val="22"/>
        </w:rPr>
        <w:t>Vorteilsgewährung</w:t>
      </w:r>
      <w:proofErr w:type="gramEnd"/>
      <w:r w:rsidRPr="3890AB48">
        <w:rPr>
          <w:rFonts w:asciiTheme="minorHAnsi" w:eastAsiaTheme="minorEastAsia" w:hAnsiTheme="minorHAnsi" w:cstheme="minorBidi"/>
          <w:i/>
          <w:iCs/>
          <w:szCs w:val="22"/>
        </w:rPr>
        <w:t xml:space="preserve"> und Bestechung</w:t>
      </w:r>
      <w:r w:rsidRPr="3890AB48">
        <w:rPr>
          <w:rFonts w:asciiTheme="minorHAnsi" w:eastAsiaTheme="minorEastAsia" w:hAnsiTheme="minorHAnsi" w:cstheme="minorBidi"/>
          <w:szCs w:val="22"/>
        </w:rPr>
        <w:t>, jeweils auch in Verbindung mit § 335a StGB</w:t>
      </w:r>
    </w:p>
    <w:p w14:paraId="2DAEDC15" w14:textId="15E87013"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Artikel 2 § 2 </w:t>
      </w:r>
      <w:r w:rsidRPr="00213F2A">
        <w:rPr>
          <w:rFonts w:asciiTheme="minorHAnsi" w:eastAsiaTheme="minorEastAsia" w:hAnsiTheme="minorHAnsi" w:cstheme="minorBidi"/>
          <w:szCs w:val="22"/>
        </w:rPr>
        <w:t>des Gesetzes zur Bekämpfung internationaler Bestechung</w:t>
      </w:r>
      <w:r w:rsidR="00971CD3">
        <w:rPr>
          <w:rFonts w:asciiTheme="minorHAnsi" w:eastAsiaTheme="minorEastAsia" w:hAnsiTheme="minorHAnsi" w:cstheme="minorBidi"/>
          <w:szCs w:val="22"/>
        </w:rPr>
        <w:t xml:space="preserve"> </w:t>
      </w:r>
      <w:r w:rsidR="006F49DE" w:rsidRPr="00213F2A">
        <w:rPr>
          <w:rFonts w:asciiTheme="minorHAnsi" w:eastAsiaTheme="minorEastAsia" w:hAnsiTheme="minorHAnsi" w:cstheme="minorBidi"/>
          <w:szCs w:val="22"/>
        </w:rPr>
        <w:t>(IntBestG</w:t>
      </w:r>
      <w:r w:rsidR="006F49DE">
        <w:rPr>
          <w:rFonts w:asciiTheme="minorHAnsi" w:eastAsiaTheme="minorEastAsia" w:hAnsiTheme="minorHAnsi" w:cstheme="minorBidi"/>
          <w:szCs w:val="22"/>
        </w:rPr>
        <w:t>)</w:t>
      </w:r>
      <w:r w:rsidRPr="3890AB48">
        <w:rPr>
          <w:rFonts w:asciiTheme="minorHAnsi" w:eastAsiaTheme="minorEastAsia" w:hAnsiTheme="minorHAnsi" w:cstheme="minorBidi"/>
          <w:szCs w:val="22"/>
        </w:rPr>
        <w:t xml:space="preserve"> </w:t>
      </w:r>
      <w:r w:rsidRPr="3890AB48">
        <w:rPr>
          <w:rFonts w:asciiTheme="minorHAnsi" w:eastAsiaTheme="minorEastAsia" w:hAnsiTheme="minorHAnsi" w:cstheme="minorBidi"/>
          <w:i/>
          <w:iCs/>
          <w:szCs w:val="22"/>
        </w:rPr>
        <w:t>Bestechung ausländischer Abgeordneter im Zusammenhang mit internationalem Geschäftsverkehr</w:t>
      </w:r>
    </w:p>
    <w:p w14:paraId="283DE699"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232, 233 </w:t>
      </w:r>
      <w:proofErr w:type="gramStart"/>
      <w:r w:rsidRPr="3890AB48">
        <w:rPr>
          <w:rFonts w:asciiTheme="minorHAnsi" w:eastAsiaTheme="minorEastAsia" w:hAnsiTheme="minorHAnsi" w:cstheme="minorBidi"/>
          <w:szCs w:val="22"/>
        </w:rPr>
        <w:t>StGB</w:t>
      </w:r>
      <w:r w:rsidRPr="3890AB48">
        <w:rPr>
          <w:rFonts w:asciiTheme="minorHAnsi" w:eastAsiaTheme="minorEastAsia" w:hAnsiTheme="minorHAnsi" w:cstheme="minorBidi"/>
          <w:i/>
          <w:iCs/>
          <w:szCs w:val="22"/>
        </w:rPr>
        <w:t xml:space="preserve"> Menschenhandel</w:t>
      </w:r>
      <w:proofErr w:type="gramEnd"/>
    </w:p>
    <w:p w14:paraId="69C454AB" w14:textId="77777777" w:rsidR="00BE1416" w:rsidRPr="005C2854" w:rsidRDefault="00BE1416" w:rsidP="3890AB48">
      <w:pPr>
        <w:rPr>
          <w:rFonts w:asciiTheme="minorHAnsi" w:eastAsiaTheme="minorEastAsia" w:hAnsiTheme="minorHAnsi" w:cstheme="minorBidi"/>
          <w:i/>
          <w:iCs/>
          <w:szCs w:val="22"/>
        </w:rPr>
      </w:pPr>
      <w:r w:rsidRPr="3890AB48">
        <w:rPr>
          <w:rFonts w:asciiTheme="minorHAnsi" w:eastAsiaTheme="minorEastAsia" w:hAnsiTheme="minorHAnsi" w:cstheme="minorBidi"/>
          <w:szCs w:val="22"/>
        </w:rPr>
        <w:t xml:space="preserve">§ 233a </w:t>
      </w:r>
      <w:proofErr w:type="gramStart"/>
      <w:r w:rsidRPr="3890AB48">
        <w:rPr>
          <w:rFonts w:asciiTheme="minorHAnsi" w:eastAsiaTheme="minorEastAsia" w:hAnsiTheme="minorHAnsi" w:cstheme="minorBidi"/>
          <w:szCs w:val="22"/>
        </w:rPr>
        <w:t xml:space="preserve">StGB </w:t>
      </w:r>
      <w:r w:rsidRPr="3890AB48">
        <w:rPr>
          <w:rFonts w:asciiTheme="minorHAnsi" w:eastAsiaTheme="minorEastAsia" w:hAnsiTheme="minorHAnsi" w:cstheme="minorBidi"/>
          <w:i/>
          <w:iCs/>
          <w:szCs w:val="22"/>
        </w:rPr>
        <w:t>Förderung</w:t>
      </w:r>
      <w:proofErr w:type="gramEnd"/>
      <w:r w:rsidRPr="3890AB48">
        <w:rPr>
          <w:rFonts w:asciiTheme="minorHAnsi" w:eastAsiaTheme="minorEastAsia" w:hAnsiTheme="minorHAnsi" w:cstheme="minorBidi"/>
          <w:i/>
          <w:iCs/>
          <w:szCs w:val="22"/>
        </w:rPr>
        <w:t xml:space="preserve"> des Menschenhandels</w:t>
      </w:r>
    </w:p>
    <w:p w14:paraId="38079F77" w14:textId="77777777" w:rsidR="00BE1416" w:rsidRDefault="00BE1416" w:rsidP="00BE1416">
      <w:pPr>
        <w:ind w:left="708" w:hanging="708"/>
        <w:jc w:val="both"/>
        <w:rPr>
          <w:rFonts w:asciiTheme="minorHAnsi" w:hAnsiTheme="minorHAnsi" w:cs="Arial"/>
        </w:rPr>
      </w:pPr>
    </w:p>
    <w:p w14:paraId="0D72108E" w14:textId="77777777" w:rsidR="00BE1416" w:rsidRDefault="00BE1416" w:rsidP="00BE1416">
      <w:pPr>
        <w:ind w:left="708" w:hanging="708"/>
        <w:jc w:val="both"/>
        <w:rPr>
          <w:rFonts w:asciiTheme="minorHAnsi" w:hAnsiTheme="minorHAnsi" w:cs="Arial"/>
        </w:rPr>
      </w:pPr>
    </w:p>
    <w:p w14:paraId="307CEBC1" w14:textId="0FBC67AA" w:rsidR="00F9204F" w:rsidRPr="009F7F51" w:rsidRDefault="00F9204F" w:rsidP="3890AB48">
      <w:pPr>
        <w:rPr>
          <w:rFonts w:asciiTheme="minorHAnsi" w:hAnsiTheme="minorHAnsi" w:cs="Arial"/>
        </w:rPr>
      </w:pPr>
      <w:r w:rsidRPr="3890AB48">
        <w:rPr>
          <w:rFonts w:asciiTheme="minorHAnsi" w:hAnsiTheme="minorHAnsi" w:cs="Arial"/>
        </w:rPr>
        <w:t xml:space="preserve">Soweit </w:t>
      </w:r>
      <w:r w:rsidR="006F49DE">
        <w:rPr>
          <w:rFonts w:asciiTheme="minorHAnsi" w:hAnsiTheme="minorHAnsi" w:cs="Arial"/>
        </w:rPr>
        <w:t>rechtskräftige Verurteilungen</w:t>
      </w:r>
      <w:r w:rsidR="006F49DE" w:rsidRPr="3890AB48">
        <w:rPr>
          <w:rFonts w:asciiTheme="minorHAnsi" w:hAnsiTheme="minorHAnsi" w:cs="Arial"/>
        </w:rPr>
        <w:t xml:space="preserve"> </w:t>
      </w:r>
      <w:r w:rsidRPr="3890AB48">
        <w:rPr>
          <w:rFonts w:asciiTheme="minorHAnsi" w:hAnsiTheme="minorHAnsi" w:cs="Arial"/>
        </w:rPr>
        <w:t xml:space="preserve">nach den vorgenannten Vorschriften vorliegen, machen wir dazu nähere </w:t>
      </w:r>
      <w:r w:rsidRPr="00360238">
        <w:rPr>
          <w:rFonts w:asciiTheme="minorHAnsi" w:hAnsiTheme="minorHAnsi" w:cs="Arial"/>
        </w:rPr>
        <w:t>Angaben mit</w:t>
      </w:r>
      <w:r w:rsidR="0FB65D4F" w:rsidRPr="00360238">
        <w:rPr>
          <w:rFonts w:asciiTheme="minorHAnsi" w:hAnsiTheme="minorHAnsi" w:cs="Arial"/>
        </w:rPr>
        <w:t xml:space="preserve"> </w:t>
      </w:r>
      <w:r w:rsidRPr="00360238">
        <w:rPr>
          <w:rFonts w:asciiTheme="minorHAnsi" w:hAnsiTheme="minorHAnsi" w:cs="Arial"/>
        </w:rPr>
        <w:t xml:space="preserve">unserem </w:t>
      </w:r>
      <w:r w:rsidR="001E39E4" w:rsidRPr="00360238">
        <w:rPr>
          <w:rFonts w:asciiTheme="minorHAnsi" w:hAnsiTheme="minorHAnsi" w:cs="Arial"/>
        </w:rPr>
        <w:t>Teilnahmeantrag</w:t>
      </w:r>
      <w:r w:rsidRPr="00360238">
        <w:rPr>
          <w:rFonts w:asciiTheme="minorHAnsi" w:hAnsiTheme="minorHAnsi" w:cs="Arial"/>
        </w:rPr>
        <w:t>, um</w:t>
      </w:r>
      <w:r w:rsidRPr="3890AB48">
        <w:rPr>
          <w:rFonts w:asciiTheme="minorHAnsi" w:hAnsiTheme="minorHAnsi" w:cs="Arial"/>
        </w:rPr>
        <w:t xml:space="preserve"> de</w:t>
      </w:r>
      <w:r w:rsidR="00360238">
        <w:rPr>
          <w:rFonts w:asciiTheme="minorHAnsi" w:hAnsiTheme="minorHAnsi" w:cs="Arial"/>
        </w:rPr>
        <w:t>m</w:t>
      </w:r>
      <w:r w:rsidRPr="3890AB48">
        <w:rPr>
          <w:rFonts w:asciiTheme="minorHAnsi" w:hAnsiTheme="minorHAnsi" w:cs="Arial"/>
        </w:rPr>
        <w:t xml:space="preserve"> Auftraggeber die Prüfung der Ausnahmetatbestände nach §§ 123 Abs. 5, 125 GWB zu ermöglichen. </w:t>
      </w:r>
    </w:p>
    <w:p w14:paraId="436D142B" w14:textId="37B7DFCE" w:rsidR="00F9204F" w:rsidRPr="009F7F51" w:rsidRDefault="00F9204F" w:rsidP="2BAC09DA">
      <w:pPr>
        <w:rPr>
          <w:rFonts w:asciiTheme="minorHAnsi" w:hAnsiTheme="minorHAnsi" w:cs="Arial"/>
        </w:rPr>
      </w:pPr>
      <w:r w:rsidRPr="3890AB48">
        <w:rPr>
          <w:rFonts w:asciiTheme="minorHAnsi" w:hAnsiTheme="minorHAnsi" w:cs="Arial"/>
        </w:rPr>
        <w:t>Auf Verlangen de</w:t>
      </w:r>
      <w:r w:rsidR="1833A5AC" w:rsidRPr="3890AB48">
        <w:rPr>
          <w:rFonts w:asciiTheme="minorHAnsi" w:hAnsiTheme="minorHAnsi" w:cs="Arial"/>
        </w:rPr>
        <w:t>s</w:t>
      </w:r>
      <w:r w:rsidRPr="3890AB48">
        <w:rPr>
          <w:rFonts w:asciiTheme="minorHAnsi" w:hAnsiTheme="minorHAnsi" w:cs="Arial"/>
        </w:rPr>
        <w:t xml:space="preserve"> Auftraggeber</w:t>
      </w:r>
      <w:r w:rsidR="636F1C0E" w:rsidRPr="3890AB48">
        <w:rPr>
          <w:rFonts w:asciiTheme="minorHAnsi" w:hAnsiTheme="minorHAnsi" w:cs="Arial"/>
        </w:rPr>
        <w:t>s</w:t>
      </w:r>
      <w:r w:rsidRPr="3890AB48">
        <w:rPr>
          <w:rFonts w:asciiTheme="minorHAnsi" w:hAnsiTheme="minorHAnsi" w:cs="Arial"/>
        </w:rPr>
        <w:t xml:space="preserve"> werden wir hierzu weitere Angaben und weitere Unterlagen vorlegen. </w:t>
      </w:r>
    </w:p>
    <w:p w14:paraId="6E8366F2" w14:textId="1F527180" w:rsidR="00F9204F" w:rsidRPr="00F9204F" w:rsidRDefault="00C668B6" w:rsidP="00F9204F">
      <w:pPr>
        <w:pStyle w:val="berschrift3"/>
        <w:numPr>
          <w:ilvl w:val="0"/>
          <w:numId w:val="0"/>
        </w:numPr>
        <w:ind w:left="1134" w:hanging="1134"/>
      </w:pPr>
      <w:r>
        <w:lastRenderedPageBreak/>
        <w:t>4</w:t>
      </w:r>
      <w:r w:rsidR="00F9204F" w:rsidRPr="00F9204F">
        <w:t>.2.</w:t>
      </w:r>
      <w:r w:rsidR="00F9204F">
        <w:t>2</w:t>
      </w:r>
      <w:r w:rsidR="00F9204F">
        <w:tab/>
      </w:r>
      <w:r w:rsidR="00F9204F" w:rsidRPr="00F9204F">
        <w:t>Erklärung zum Nichtvorliegen von Ausschlussgründen entsprechend § 124 Abs. 1 und 2 GWB („fakultative Ausschlussgründe“)</w:t>
      </w:r>
    </w:p>
    <w:p w14:paraId="4211333F" w14:textId="77777777" w:rsidR="00F9204F" w:rsidRPr="009F7F51" w:rsidRDefault="00F9204F" w:rsidP="00F9204F">
      <w:pPr>
        <w:ind w:left="708" w:hanging="708"/>
        <w:rPr>
          <w:rFonts w:asciiTheme="minorHAnsi" w:hAnsiTheme="minorHAnsi"/>
          <w:b/>
        </w:rPr>
      </w:pPr>
    </w:p>
    <w:p w14:paraId="28E7CFEE" w14:textId="77777777" w:rsidR="00F9204F" w:rsidRPr="009F7F51" w:rsidRDefault="00F9204F" w:rsidP="00F9204F">
      <w:pPr>
        <w:rPr>
          <w:rFonts w:asciiTheme="minorHAnsi" w:hAnsiTheme="minorHAnsi" w:cs="Arial"/>
        </w:rPr>
      </w:pPr>
    </w:p>
    <w:p w14:paraId="6020A158" w14:textId="3830F487" w:rsidR="00F9204F" w:rsidRPr="00691C33" w:rsidRDefault="00F5790A" w:rsidP="78CE30EE">
      <w:pPr>
        <w:ind w:left="708" w:hanging="708"/>
        <w:rPr>
          <w:rFonts w:asciiTheme="minorHAnsi" w:hAnsiTheme="minorHAnsi" w:cs="Arial"/>
        </w:rPr>
      </w:pPr>
      <w:sdt>
        <w:sdtPr>
          <w:rPr>
            <w:rFonts w:asciiTheme="minorHAnsi" w:hAnsiTheme="minorHAnsi" w:cstheme="minorBidi"/>
          </w:rPr>
          <w:id w:val="-751427595"/>
          <w14:checkbox>
            <w14:checked w14:val="0"/>
            <w14:checkedState w14:val="2612" w14:font="MS Gothic"/>
            <w14:uncheckedState w14:val="2610" w14:font="MS Gothic"/>
          </w14:checkbox>
        </w:sdtPr>
        <w:sdtEndPr/>
        <w:sdtContent>
          <w:r w:rsidR="4A64B731" w:rsidRPr="78CE30EE">
            <w:rPr>
              <w:rFonts w:ascii="MS Gothic" w:eastAsia="MS Gothic" w:hAnsi="MS Gothic" w:cstheme="minorBidi"/>
            </w:rPr>
            <w:t>☐</w:t>
          </w:r>
        </w:sdtContent>
      </w:sdt>
      <w:r w:rsidR="00BB2F61" w:rsidRPr="00FD390C">
        <w:rPr>
          <w:rFonts w:asciiTheme="minorHAnsi" w:hAnsiTheme="minorHAnsi" w:cstheme="minorHAnsi"/>
          <w:szCs w:val="22"/>
        </w:rPr>
        <w:tab/>
      </w:r>
      <w:r w:rsidR="3E4A8C0D" w:rsidRPr="78CE30EE">
        <w:rPr>
          <w:rFonts w:asciiTheme="minorHAnsi" w:hAnsiTheme="minorHAnsi" w:cs="Arial"/>
        </w:rPr>
        <w:t>I</w:t>
      </w:r>
      <w:r w:rsidR="623D4410" w:rsidRPr="78CE30EE">
        <w:rPr>
          <w:rFonts w:asciiTheme="minorHAnsi" w:hAnsiTheme="minorHAnsi" w:cs="Arial"/>
        </w:rPr>
        <w:t xml:space="preserve">ch/wir erkläre(n), </w:t>
      </w:r>
      <w:r w:rsidR="7E71E602" w:rsidRPr="78CE30EE">
        <w:rPr>
          <w:rFonts w:asciiTheme="minorHAnsi" w:hAnsiTheme="minorHAnsi" w:cs="Arial"/>
        </w:rPr>
        <w:t>dass nachweislich keine Person, deren Verhalten meinem/unsere</w:t>
      </w:r>
      <w:r w:rsidR="6D57461E" w:rsidRPr="78CE30EE">
        <w:rPr>
          <w:rFonts w:asciiTheme="minorHAnsi" w:hAnsiTheme="minorHAnsi" w:cs="Arial"/>
        </w:rPr>
        <w:t>m</w:t>
      </w:r>
      <w:r w:rsidR="7E71E602" w:rsidRPr="78CE30EE">
        <w:rPr>
          <w:rFonts w:asciiTheme="minorHAnsi" w:hAnsiTheme="minorHAnsi" w:cs="Arial"/>
        </w:rPr>
        <w:t xml:space="preserve"> Unternehmen</w:t>
      </w:r>
      <w:r w:rsidR="001E39E4">
        <w:rPr>
          <w:rFonts w:asciiTheme="minorHAnsi" w:hAnsiTheme="minorHAnsi" w:cs="Arial"/>
        </w:rPr>
        <w:t xml:space="preserve"> gem. § 123 Abs. 3 GWB</w:t>
      </w:r>
      <w:r w:rsidR="7E71E602" w:rsidRPr="78CE30EE">
        <w:rPr>
          <w:rFonts w:asciiTheme="minorHAnsi" w:hAnsiTheme="minorHAnsi" w:cs="Arial"/>
        </w:rPr>
        <w:t xml:space="preserve"> zuzurechnen ist, eine schwere Verfehlung</w:t>
      </w:r>
      <w:r w:rsidR="6D57461E" w:rsidRPr="78CE30EE">
        <w:rPr>
          <w:rFonts w:asciiTheme="minorHAnsi" w:hAnsiTheme="minorHAnsi" w:cs="Arial"/>
        </w:rPr>
        <w:t xml:space="preserve"> begangen hat</w:t>
      </w:r>
      <w:r w:rsidR="7E71E602" w:rsidRPr="78CE30EE">
        <w:rPr>
          <w:rFonts w:asciiTheme="minorHAnsi" w:hAnsiTheme="minorHAnsi" w:cs="Arial"/>
        </w:rPr>
        <w:t xml:space="preserve">, die die </w:t>
      </w:r>
      <w:r w:rsidR="001E39E4">
        <w:rPr>
          <w:rFonts w:asciiTheme="minorHAnsi" w:hAnsiTheme="minorHAnsi" w:cs="Arial"/>
        </w:rPr>
        <w:t>Integrität</w:t>
      </w:r>
      <w:r w:rsidR="7E71E602" w:rsidRPr="78CE30EE">
        <w:rPr>
          <w:rFonts w:asciiTheme="minorHAnsi" w:hAnsiTheme="minorHAnsi" w:cs="Arial"/>
        </w:rPr>
        <w:t xml:space="preserve"> als Bewerber in Frage stellt (§ 124 Abs. 1 Nr. 3 GWB)</w:t>
      </w:r>
      <w:r w:rsidR="6D57461E" w:rsidRPr="78CE30EE">
        <w:rPr>
          <w:rFonts w:asciiTheme="minorHAnsi" w:hAnsiTheme="minorHAnsi" w:cs="Arial"/>
        </w:rPr>
        <w:t xml:space="preserve"> noch </w:t>
      </w:r>
      <w:r w:rsidR="7E71E602" w:rsidRPr="78CE30EE">
        <w:rPr>
          <w:rFonts w:asciiTheme="minorHAnsi" w:hAnsiTheme="minorHAnsi" w:cs="Arial"/>
        </w:rPr>
        <w:t>ein</w:t>
      </w:r>
      <w:r w:rsidR="6D57461E" w:rsidRPr="78CE30EE">
        <w:rPr>
          <w:rFonts w:asciiTheme="minorHAnsi" w:hAnsiTheme="minorHAnsi" w:cs="Arial"/>
        </w:rPr>
        <w:t>en</w:t>
      </w:r>
      <w:r w:rsidR="7E71E602" w:rsidRPr="78CE30EE">
        <w:rPr>
          <w:rFonts w:asciiTheme="minorHAnsi" w:hAnsiTheme="minorHAnsi" w:cs="Arial"/>
        </w:rPr>
        <w:t xml:space="preserve"> weitere</w:t>
      </w:r>
      <w:r w:rsidR="6D57461E" w:rsidRPr="78CE30EE">
        <w:rPr>
          <w:rFonts w:asciiTheme="minorHAnsi" w:hAnsiTheme="minorHAnsi" w:cs="Arial"/>
        </w:rPr>
        <w:t>n</w:t>
      </w:r>
      <w:r w:rsidR="7E71E602" w:rsidRPr="78CE30EE">
        <w:rPr>
          <w:rFonts w:asciiTheme="minorHAnsi" w:hAnsiTheme="minorHAnsi" w:cs="Arial"/>
        </w:rPr>
        <w:t xml:space="preserve"> fakultative</w:t>
      </w:r>
      <w:r w:rsidR="6D57461E" w:rsidRPr="78CE30EE">
        <w:rPr>
          <w:rFonts w:asciiTheme="minorHAnsi" w:hAnsiTheme="minorHAnsi" w:cs="Arial"/>
        </w:rPr>
        <w:t>n</w:t>
      </w:r>
      <w:r w:rsidR="7E71E602" w:rsidRPr="78CE30EE">
        <w:rPr>
          <w:rFonts w:asciiTheme="minorHAnsi" w:hAnsiTheme="minorHAnsi" w:cs="Arial"/>
        </w:rPr>
        <w:t xml:space="preserve"> Ausschlussgrund nach § 124 GWB </w:t>
      </w:r>
      <w:r w:rsidR="6D57461E" w:rsidRPr="78CE30EE">
        <w:rPr>
          <w:rFonts w:asciiTheme="minorHAnsi" w:hAnsiTheme="minorHAnsi" w:cs="Arial"/>
        </w:rPr>
        <w:t xml:space="preserve">erfüllt, </w:t>
      </w:r>
      <w:r w:rsidR="623D4410" w:rsidRPr="78CE30EE">
        <w:rPr>
          <w:rFonts w:asciiTheme="minorHAnsi" w:hAnsiTheme="minorHAnsi" w:cs="Arial"/>
        </w:rPr>
        <w:t>sowie keinen Ausschlussgrund gemäß § 21 des Arbeitnehmerentsendegesetzes (AentG), § 98c des Aufenthaltsgesetzes (AufenthG), § 19 des Mindestlohngesetzes (MiLoG), § 21 des Schwarzarbeitsbekämpfungsgesetzes (</w:t>
      </w:r>
      <w:proofErr w:type="spellStart"/>
      <w:r w:rsidR="623D4410" w:rsidRPr="78CE30EE">
        <w:rPr>
          <w:rFonts w:asciiTheme="minorHAnsi" w:hAnsiTheme="minorHAnsi" w:cs="Arial"/>
        </w:rPr>
        <w:t>SchwarzArbG</w:t>
      </w:r>
      <w:proofErr w:type="spellEnd"/>
      <w:r w:rsidR="623D4410" w:rsidRPr="78CE30EE">
        <w:rPr>
          <w:rFonts w:asciiTheme="minorHAnsi" w:hAnsiTheme="minorHAnsi" w:cs="Arial"/>
        </w:rPr>
        <w:t>) und § 22 des Lieferkettensorgfaltspflichtengesetzes vom 16. Juli 2021 (BGBl. I. S.2959) erfüll</w:t>
      </w:r>
      <w:r w:rsidR="6D57461E" w:rsidRPr="78CE30EE">
        <w:rPr>
          <w:rFonts w:asciiTheme="minorHAnsi" w:hAnsiTheme="minorHAnsi" w:cs="Arial"/>
        </w:rPr>
        <w:t>t</w:t>
      </w:r>
      <w:r w:rsidR="623D4410" w:rsidRPr="78CE30EE">
        <w:rPr>
          <w:rFonts w:asciiTheme="minorHAnsi" w:hAnsiTheme="minorHAnsi" w:cs="Arial"/>
          <w:b/>
          <w:bCs/>
        </w:rPr>
        <w:t>.</w:t>
      </w:r>
    </w:p>
    <w:p w14:paraId="5EDA9C89" w14:textId="77777777" w:rsidR="00F9204F" w:rsidRPr="009F7F51" w:rsidRDefault="00F9204F" w:rsidP="00F9204F">
      <w:pPr>
        <w:rPr>
          <w:rFonts w:asciiTheme="minorHAnsi" w:hAnsiTheme="minorHAnsi" w:cs="Arial"/>
          <w:b/>
        </w:rPr>
      </w:pPr>
    </w:p>
    <w:p w14:paraId="03B41F5F" w14:textId="4902C8C4" w:rsidR="00F9204F" w:rsidRPr="009F7F51" w:rsidRDefault="55C8B276" w:rsidP="00C357B1">
      <w:pPr>
        <w:rPr>
          <w:rFonts w:asciiTheme="minorHAnsi" w:hAnsiTheme="minorHAnsi" w:cs="Arial"/>
        </w:rPr>
      </w:pPr>
      <w:r w:rsidRPr="78CE30EE">
        <w:rPr>
          <w:rFonts w:asciiTheme="minorHAnsi" w:hAnsiTheme="minorHAnsi" w:cs="Arial"/>
        </w:rPr>
        <w:t>S</w:t>
      </w:r>
      <w:r w:rsidR="623D4410" w:rsidRPr="78CE30EE">
        <w:rPr>
          <w:rFonts w:asciiTheme="minorHAnsi" w:hAnsiTheme="minorHAnsi" w:cs="Arial"/>
        </w:rPr>
        <w:t xml:space="preserve">oweit Tatbestände nach den vorgenannten Vorschriften vorliegen, machen wir dazu nähere </w:t>
      </w:r>
      <w:r w:rsidR="623D4410" w:rsidRPr="002A6FB2">
        <w:rPr>
          <w:rFonts w:asciiTheme="minorHAnsi" w:hAnsiTheme="minorHAnsi" w:cs="Arial"/>
        </w:rPr>
        <w:t xml:space="preserve">Angaben mit unserem </w:t>
      </w:r>
      <w:r w:rsidR="001E39E4" w:rsidRPr="002A6FB2">
        <w:rPr>
          <w:rFonts w:asciiTheme="minorHAnsi" w:hAnsiTheme="minorHAnsi" w:cs="Arial"/>
        </w:rPr>
        <w:t>Teilnahmeantrag</w:t>
      </w:r>
      <w:r w:rsidR="623D4410" w:rsidRPr="002A6FB2">
        <w:rPr>
          <w:rFonts w:asciiTheme="minorHAnsi" w:hAnsiTheme="minorHAnsi" w:cs="Arial"/>
        </w:rPr>
        <w:t xml:space="preserve">, um der Auftraggeberin die Prüfung der Ausnahmetatbestände nach </w:t>
      </w:r>
      <w:r w:rsidR="0055352C" w:rsidRPr="002A6FB2">
        <w:rPr>
          <w:rFonts w:asciiTheme="minorHAnsi" w:hAnsiTheme="minorHAnsi" w:cs="Arial"/>
        </w:rPr>
        <w:t xml:space="preserve">§ </w:t>
      </w:r>
      <w:r w:rsidR="623D4410" w:rsidRPr="002A6FB2">
        <w:rPr>
          <w:rFonts w:asciiTheme="minorHAnsi" w:hAnsiTheme="minorHAnsi" w:cs="Arial"/>
        </w:rPr>
        <w:t>125 GWB zu ermöglichen.</w:t>
      </w:r>
      <w:r w:rsidR="623D4410" w:rsidRPr="78CE30EE">
        <w:rPr>
          <w:rFonts w:asciiTheme="minorHAnsi" w:hAnsiTheme="minorHAnsi" w:cs="Arial"/>
        </w:rPr>
        <w:t xml:space="preserve"> </w:t>
      </w:r>
    </w:p>
    <w:p w14:paraId="76D37071" w14:textId="6319A0AA" w:rsidR="00F9204F" w:rsidRPr="009F7F51" w:rsidRDefault="00F9204F" w:rsidP="2BAC09DA">
      <w:pPr>
        <w:rPr>
          <w:rFonts w:asciiTheme="minorHAnsi" w:hAnsiTheme="minorHAnsi" w:cs="Arial"/>
        </w:rPr>
      </w:pPr>
      <w:r w:rsidRPr="2BAC09DA">
        <w:rPr>
          <w:rFonts w:asciiTheme="minorHAnsi" w:hAnsiTheme="minorHAnsi" w:cs="Arial"/>
        </w:rPr>
        <w:t>Auf Verlangen de</w:t>
      </w:r>
      <w:r w:rsidR="7E9FB7BB" w:rsidRPr="2BAC09DA">
        <w:rPr>
          <w:rFonts w:asciiTheme="minorHAnsi" w:hAnsiTheme="minorHAnsi" w:cs="Arial"/>
        </w:rPr>
        <w:t>s</w:t>
      </w:r>
      <w:r w:rsidRPr="2BAC09DA">
        <w:rPr>
          <w:rFonts w:asciiTheme="minorHAnsi" w:hAnsiTheme="minorHAnsi" w:cs="Arial"/>
        </w:rPr>
        <w:t xml:space="preserve"> Auftraggeber</w:t>
      </w:r>
      <w:r w:rsidR="0CA09038" w:rsidRPr="2BAC09DA">
        <w:rPr>
          <w:rFonts w:asciiTheme="minorHAnsi" w:hAnsiTheme="minorHAnsi" w:cs="Arial"/>
        </w:rPr>
        <w:t>s</w:t>
      </w:r>
      <w:r w:rsidRPr="2BAC09DA">
        <w:rPr>
          <w:rFonts w:asciiTheme="minorHAnsi" w:hAnsiTheme="minorHAnsi" w:cs="Arial"/>
        </w:rPr>
        <w:t xml:space="preserve"> werden wir hierzu weitere Angaben und weitere Unterlagen vorlegen. </w:t>
      </w:r>
    </w:p>
    <w:p w14:paraId="288D9FB4" w14:textId="77777777" w:rsidR="00F9204F" w:rsidRPr="009F7F51" w:rsidRDefault="00F9204F" w:rsidP="00F9204F">
      <w:pPr>
        <w:ind w:left="708" w:hanging="708"/>
        <w:rPr>
          <w:rFonts w:asciiTheme="minorHAnsi" w:hAnsiTheme="minorHAnsi"/>
          <w:b/>
        </w:rPr>
      </w:pPr>
    </w:p>
    <w:p w14:paraId="5C349195" w14:textId="77777777" w:rsidR="00F9204F" w:rsidRPr="009F7F51" w:rsidRDefault="00F9204F" w:rsidP="00F9204F">
      <w:pPr>
        <w:rPr>
          <w:rFonts w:asciiTheme="minorHAnsi" w:hAnsiTheme="minorHAnsi"/>
          <w:b/>
        </w:rPr>
      </w:pPr>
    </w:p>
    <w:p w14:paraId="67C1EF1F" w14:textId="32874964" w:rsidR="00F9204F" w:rsidRPr="009F7F51" w:rsidRDefault="00F9204F" w:rsidP="2BAC09DA">
      <w:pPr>
        <w:tabs>
          <w:tab w:val="left" w:pos="993"/>
        </w:tabs>
        <w:rPr>
          <w:rFonts w:asciiTheme="minorHAnsi" w:hAnsiTheme="minorHAnsi" w:cs="Arial"/>
          <w:b/>
          <w:bCs/>
        </w:rPr>
      </w:pPr>
      <w:r w:rsidRPr="2BAC09DA">
        <w:rPr>
          <w:rFonts w:asciiTheme="minorHAnsi" w:hAnsiTheme="minorHAnsi" w:cs="Arial"/>
          <w:b/>
          <w:bCs/>
        </w:rPr>
        <w:t>Ich verpflichte mich/</w:t>
      </w:r>
      <w:r w:rsidR="009D1601">
        <w:rPr>
          <w:rFonts w:asciiTheme="minorHAnsi" w:hAnsiTheme="minorHAnsi" w:cs="Arial"/>
          <w:b/>
          <w:bCs/>
        </w:rPr>
        <w:t>w</w:t>
      </w:r>
      <w:r w:rsidRPr="2BAC09DA">
        <w:rPr>
          <w:rFonts w:asciiTheme="minorHAnsi" w:hAnsiTheme="minorHAnsi" w:cs="Arial"/>
          <w:b/>
          <w:bCs/>
        </w:rPr>
        <w:t>ir verpflichten uns, die vorstehende Erklärung auch von Unterauftragnehmern zu fordern und auf Verlangen de</w:t>
      </w:r>
      <w:r w:rsidR="4CD15574" w:rsidRPr="2BAC09DA">
        <w:rPr>
          <w:rFonts w:asciiTheme="minorHAnsi" w:hAnsiTheme="minorHAnsi" w:cs="Arial"/>
          <w:b/>
          <w:bCs/>
        </w:rPr>
        <w:t>s</w:t>
      </w:r>
      <w:r w:rsidRPr="2BAC09DA">
        <w:rPr>
          <w:rFonts w:asciiTheme="minorHAnsi" w:hAnsiTheme="minorHAnsi" w:cs="Arial"/>
          <w:b/>
          <w:bCs/>
        </w:rPr>
        <w:t xml:space="preserve"> Auftraggeber</w:t>
      </w:r>
      <w:r w:rsidR="2B708A7B" w:rsidRPr="2BAC09DA">
        <w:rPr>
          <w:rFonts w:asciiTheme="minorHAnsi" w:hAnsiTheme="minorHAnsi" w:cs="Arial"/>
          <w:b/>
          <w:bCs/>
        </w:rPr>
        <w:t>s</w:t>
      </w:r>
      <w:r w:rsidRPr="2BAC09DA">
        <w:rPr>
          <w:rFonts w:asciiTheme="minorHAnsi" w:hAnsiTheme="minorHAnsi" w:cs="Arial"/>
          <w:b/>
          <w:bCs/>
        </w:rPr>
        <w:t xml:space="preserve"> vorzulegen.</w:t>
      </w:r>
    </w:p>
    <w:p w14:paraId="15FF6AFB" w14:textId="77777777" w:rsidR="00F9204F" w:rsidRDefault="00F9204F" w:rsidP="00F9204F">
      <w:pPr>
        <w:tabs>
          <w:tab w:val="left" w:pos="993"/>
        </w:tabs>
        <w:rPr>
          <w:rFonts w:asciiTheme="minorHAnsi" w:hAnsiTheme="minorHAnsi" w:cs="Arial"/>
          <w:b/>
          <w:bCs/>
        </w:rPr>
      </w:pPr>
    </w:p>
    <w:p w14:paraId="07ACCD25" w14:textId="77777777" w:rsidR="00C668B6" w:rsidRDefault="00C668B6">
      <w:pPr>
        <w:spacing w:after="140" w:line="264" w:lineRule="auto"/>
        <w:jc w:val="both"/>
        <w:rPr>
          <w:rFonts w:asciiTheme="minorHAnsi" w:hAnsiTheme="minorHAnsi" w:cstheme="minorHAnsi"/>
          <w:i/>
          <w:szCs w:val="22"/>
        </w:rPr>
      </w:pPr>
      <w:r>
        <w:rPr>
          <w:rFonts w:asciiTheme="minorHAnsi" w:hAnsiTheme="minorHAnsi" w:cstheme="minorHAnsi"/>
          <w:i/>
          <w:szCs w:val="22"/>
        </w:rPr>
        <w:br w:type="page"/>
      </w:r>
    </w:p>
    <w:p w14:paraId="7EEEEFCB" w14:textId="1C8660C5" w:rsidR="005B2A82" w:rsidRPr="00F9204F" w:rsidRDefault="00C668B6" w:rsidP="00F9204F">
      <w:pPr>
        <w:pStyle w:val="berschrift2"/>
        <w:numPr>
          <w:ilvl w:val="0"/>
          <w:numId w:val="0"/>
        </w:numPr>
      </w:pPr>
      <w:r>
        <w:lastRenderedPageBreak/>
        <w:t>4</w:t>
      </w:r>
      <w:r w:rsidR="00F9204F">
        <w:t>.3</w:t>
      </w:r>
      <w:r w:rsidR="00F9204F">
        <w:tab/>
      </w:r>
      <w:r w:rsidR="005B2A82" w:rsidRPr="00F9204F">
        <w:t>Verpflichtungserklärung zu Tariftreue und ILO-Kernarbeitsnormen</w:t>
      </w:r>
    </w:p>
    <w:p w14:paraId="2F7243AC" w14:textId="3E697B1A" w:rsidR="005B2A82" w:rsidRPr="000C54C7" w:rsidRDefault="00F5790A" w:rsidP="005B2A82">
      <w:pPr>
        <w:pStyle w:val="Textkrper"/>
        <w:spacing w:before="1" w:after="240"/>
        <w:ind w:left="102"/>
        <w:jc w:val="both"/>
      </w:pPr>
      <w:sdt>
        <w:sdtPr>
          <w:rPr>
            <w:rFonts w:asciiTheme="minorHAnsi" w:hAnsiTheme="minorHAnsi" w:cstheme="minorBidi"/>
          </w:rPr>
          <w:id w:val="-1390262547"/>
          <w14:checkbox>
            <w14:checked w14:val="1"/>
            <w14:checkedState w14:val="2612" w14:font="MS Gothic"/>
            <w14:uncheckedState w14:val="2610" w14:font="MS Gothic"/>
          </w14:checkbox>
        </w:sdtPr>
        <w:sdtEndPr/>
        <w:sdtContent>
          <w:r w:rsidR="00C668B6" w:rsidRPr="3890AB48">
            <w:rPr>
              <w:rFonts w:ascii="MS Gothic" w:eastAsia="MS Gothic" w:hAnsi="MS Gothic" w:cstheme="minorBidi"/>
            </w:rPr>
            <w:t>☐</w:t>
          </w:r>
        </w:sdtContent>
      </w:sdt>
      <w:r w:rsidR="2E199D13" w:rsidRPr="3890AB48">
        <w:rPr>
          <w:rFonts w:asciiTheme="minorHAnsi" w:hAnsiTheme="minorHAnsi" w:cstheme="minorBidi"/>
        </w:rPr>
        <w:t xml:space="preserve">  </w:t>
      </w:r>
      <w:r w:rsidR="005B2A82" w:rsidRPr="000C54C7">
        <w:tab/>
      </w:r>
      <w:r w:rsidR="005B2A82" w:rsidRPr="3890AB48">
        <w:rPr>
          <w:rFonts w:asciiTheme="minorHAnsi" w:eastAsia="Times New Roman" w:hAnsiTheme="minorHAnsi"/>
          <w:lang w:eastAsia="de-DE"/>
        </w:rPr>
        <w:t>Ich/Wir verpflichte(n) mich/uns</w:t>
      </w:r>
      <w:r w:rsidR="00AD7E14">
        <w:rPr>
          <w:rFonts w:asciiTheme="minorHAnsi" w:eastAsia="Times New Roman" w:hAnsiTheme="minorHAnsi"/>
          <w:lang w:eastAsia="de-DE"/>
        </w:rPr>
        <w:t xml:space="preserve"> im Falle der Zuschlagserteilung</w:t>
      </w:r>
      <w:r w:rsidR="005B2A82" w:rsidRPr="3890AB48">
        <w:rPr>
          <w:rFonts w:asciiTheme="minorHAnsi" w:eastAsia="Times New Roman" w:hAnsiTheme="minorHAnsi"/>
          <w:lang w:eastAsia="de-DE"/>
        </w:rPr>
        <w:t>,</w:t>
      </w:r>
    </w:p>
    <w:p w14:paraId="4D9AD9F3" w14:textId="5885B6EB" w:rsidR="005B2A82" w:rsidRPr="00F9204F" w:rsidRDefault="000A60E0" w:rsidP="005B2A82">
      <w:pPr>
        <w:pStyle w:val="Aufzhlungszeichen"/>
        <w:numPr>
          <w:ilvl w:val="0"/>
          <w:numId w:val="7"/>
        </w:numPr>
        <w:spacing w:after="140" w:line="264" w:lineRule="auto"/>
        <w:jc w:val="both"/>
        <w:rPr>
          <w:rFonts w:asciiTheme="minorHAnsi" w:hAnsiTheme="minorHAnsi" w:cs="Arial"/>
        </w:rPr>
      </w:pPr>
      <w:r>
        <w:rPr>
          <w:rFonts w:asciiTheme="minorHAnsi" w:hAnsiTheme="minorHAnsi" w:cs="Arial"/>
        </w:rPr>
        <w:t>m</w:t>
      </w:r>
      <w:r w:rsidR="005B2A82" w:rsidRPr="00F9204F">
        <w:rPr>
          <w:rFonts w:asciiTheme="minorHAnsi" w:hAnsiTheme="minorHAnsi" w:cs="Arial"/>
        </w:rPr>
        <w:t xml:space="preserve">einen/unseren Arbeitnehmerinnen und Arbeitnehmern bei der Ausführung </w:t>
      </w:r>
      <w:r>
        <w:rPr>
          <w:rFonts w:asciiTheme="minorHAnsi" w:hAnsiTheme="minorHAnsi" w:cs="Arial"/>
        </w:rPr>
        <w:t xml:space="preserve">des Auftrags </w:t>
      </w:r>
      <w:r w:rsidR="005B2A82" w:rsidRPr="00F9204F">
        <w:rPr>
          <w:rFonts w:asciiTheme="minorHAnsi" w:hAnsiTheme="minorHAnsi" w:cs="Arial"/>
        </w:rPr>
        <w:t>mindestens diejenigen Arbeitsbedingungen einschließlich des Entgelts zu gewähren, die der nach dem Arbeitnehmerentsendegesetz (AEntG) vom 20.04.2009 (BGBl. I S. 799) einzuhaltende Tarifvertrag vorgibt, oder andere gesetzliche Bestimmungen über Mindestentgelte (z.B. MiLoG) einzuhalten.</w:t>
      </w:r>
    </w:p>
    <w:p w14:paraId="48A82F85" w14:textId="24142836" w:rsidR="005B2A82" w:rsidRPr="00F9204F" w:rsidRDefault="000A60E0" w:rsidP="005B2A82">
      <w:pPr>
        <w:pStyle w:val="Aufzhlungszeichen"/>
        <w:numPr>
          <w:ilvl w:val="0"/>
          <w:numId w:val="7"/>
        </w:numPr>
        <w:spacing w:after="140" w:line="264" w:lineRule="auto"/>
        <w:jc w:val="both"/>
        <w:rPr>
          <w:rFonts w:asciiTheme="minorHAnsi" w:hAnsiTheme="minorHAnsi" w:cs="Arial"/>
        </w:rPr>
      </w:pPr>
      <w:r>
        <w:rPr>
          <w:rFonts w:asciiTheme="minorHAnsi" w:hAnsiTheme="minorHAnsi" w:cs="Arial"/>
        </w:rPr>
        <w:t>m</w:t>
      </w:r>
      <w:r w:rsidR="005B2A82" w:rsidRPr="00F9204F">
        <w:rPr>
          <w:rFonts w:asciiTheme="minorHAnsi" w:hAnsiTheme="minorHAnsi" w:cs="Arial"/>
        </w:rPr>
        <w:t xml:space="preserve">einen/unseren Arbeitnehmerinnen und Arbeitnehmern (ohne Auszubildende) bei der Ausführung der Leistung mindestens ein Stundenentgelt in Höhe des jeweils geltenden gesetzlichen Mindestlohns, seit dem </w:t>
      </w:r>
      <w:r w:rsidR="005B2A82" w:rsidRPr="003E6301">
        <w:rPr>
          <w:rFonts w:asciiTheme="minorHAnsi" w:hAnsiTheme="minorHAnsi" w:cs="Arial"/>
        </w:rPr>
        <w:t>01.</w:t>
      </w:r>
      <w:r w:rsidR="00691C33" w:rsidRPr="003E6301">
        <w:rPr>
          <w:rFonts w:asciiTheme="minorHAnsi" w:hAnsiTheme="minorHAnsi" w:cs="Arial"/>
        </w:rPr>
        <w:t>01</w:t>
      </w:r>
      <w:r w:rsidR="005B2A82" w:rsidRPr="003E6301">
        <w:rPr>
          <w:rFonts w:asciiTheme="minorHAnsi" w:hAnsiTheme="minorHAnsi" w:cs="Arial"/>
        </w:rPr>
        <w:t>.</w:t>
      </w:r>
      <w:r w:rsidR="006F2379" w:rsidRPr="003E6301">
        <w:rPr>
          <w:rFonts w:asciiTheme="minorHAnsi" w:hAnsiTheme="minorHAnsi" w:cs="Arial"/>
        </w:rPr>
        <w:t>202</w:t>
      </w:r>
      <w:r>
        <w:rPr>
          <w:rFonts w:asciiTheme="minorHAnsi" w:hAnsiTheme="minorHAnsi" w:cs="Arial"/>
        </w:rPr>
        <w:t>6</w:t>
      </w:r>
      <w:r w:rsidR="006F2379" w:rsidRPr="003E6301">
        <w:rPr>
          <w:rFonts w:asciiTheme="minorHAnsi" w:hAnsiTheme="minorHAnsi" w:cs="Arial"/>
        </w:rPr>
        <w:t xml:space="preserve"> 1</w:t>
      </w:r>
      <w:r>
        <w:rPr>
          <w:rFonts w:asciiTheme="minorHAnsi" w:hAnsiTheme="minorHAnsi" w:cs="Arial"/>
        </w:rPr>
        <w:t>3</w:t>
      </w:r>
      <w:r w:rsidR="006F2379" w:rsidRPr="003E6301">
        <w:rPr>
          <w:rFonts w:asciiTheme="minorHAnsi" w:hAnsiTheme="minorHAnsi" w:cs="Arial"/>
        </w:rPr>
        <w:t>,</w:t>
      </w:r>
      <w:r>
        <w:rPr>
          <w:rFonts w:asciiTheme="minorHAnsi" w:hAnsiTheme="minorHAnsi" w:cs="Arial"/>
        </w:rPr>
        <w:t>90</w:t>
      </w:r>
      <w:r w:rsidR="003E6301">
        <w:rPr>
          <w:rFonts w:asciiTheme="minorHAnsi" w:hAnsiTheme="minorHAnsi" w:cs="Arial"/>
        </w:rPr>
        <w:t xml:space="preserve"> </w:t>
      </w:r>
      <w:r w:rsidR="00691C33">
        <w:rPr>
          <w:rFonts w:asciiTheme="minorHAnsi" w:hAnsiTheme="minorHAnsi" w:cs="Arial"/>
        </w:rPr>
        <w:t>Euro</w:t>
      </w:r>
      <w:r w:rsidR="00691C33" w:rsidRPr="00691C33">
        <w:rPr>
          <w:rFonts w:asciiTheme="minorHAnsi" w:hAnsiTheme="minorHAnsi" w:cs="Arial"/>
        </w:rPr>
        <w:t xml:space="preserve"> brutto je Stund</w:t>
      </w:r>
      <w:r w:rsidR="00691C33">
        <w:rPr>
          <w:rFonts w:asciiTheme="minorHAnsi" w:hAnsiTheme="minorHAnsi" w:cs="Arial"/>
        </w:rPr>
        <w:t>e</w:t>
      </w:r>
      <w:r w:rsidR="005B2A82" w:rsidRPr="00F9204F">
        <w:rPr>
          <w:rFonts w:asciiTheme="minorHAnsi" w:hAnsiTheme="minorHAnsi" w:cs="Arial"/>
        </w:rPr>
        <w:t>, zu bezahlen.</w:t>
      </w:r>
      <w:r w:rsidR="00691C33" w:rsidRPr="00691C33">
        <w:t xml:space="preserve"> </w:t>
      </w:r>
    </w:p>
    <w:p w14:paraId="7733DEE6" w14:textId="77777777" w:rsidR="005B2A82" w:rsidRPr="00F9204F" w:rsidRDefault="005B2A82" w:rsidP="005B2A82">
      <w:pPr>
        <w:pStyle w:val="Aufzhlungszeichen"/>
        <w:numPr>
          <w:ilvl w:val="0"/>
          <w:numId w:val="7"/>
        </w:numPr>
        <w:spacing w:after="140" w:line="264" w:lineRule="auto"/>
        <w:jc w:val="both"/>
        <w:rPr>
          <w:rFonts w:asciiTheme="minorHAnsi" w:hAnsiTheme="minorHAnsi" w:cs="Arial"/>
        </w:rPr>
      </w:pPr>
      <w:r w:rsidRPr="00F9204F">
        <w:rPr>
          <w:rFonts w:asciiTheme="minorHAnsi" w:hAnsiTheme="minorHAnsi" w:cs="Arial"/>
        </w:rPr>
        <w:t>die von mir/uns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(z.B. MiLoG) maßgeblich sind.</w:t>
      </w:r>
    </w:p>
    <w:p w14:paraId="1BFB18BD" w14:textId="39049302" w:rsidR="005B2A82" w:rsidRPr="00F9204F" w:rsidRDefault="005B2A82" w:rsidP="005B2A82">
      <w:pPr>
        <w:pStyle w:val="Aufzhlungszeichen"/>
        <w:numPr>
          <w:ilvl w:val="0"/>
          <w:numId w:val="7"/>
        </w:numPr>
        <w:spacing w:after="140" w:line="264" w:lineRule="auto"/>
        <w:jc w:val="both"/>
        <w:rPr>
          <w:rFonts w:asciiTheme="minorHAnsi" w:hAnsiTheme="minorHAnsi" w:cs="Arial"/>
        </w:rPr>
      </w:pPr>
      <w:r w:rsidRPr="00F9204F">
        <w:rPr>
          <w:rFonts w:asciiTheme="minorHAnsi" w:hAnsiTheme="minorHAnsi" w:cs="Arial"/>
        </w:rPr>
        <w:t>sicherzustellen, dass die Verpflichtung auf einen von ihm beauftragten Nachunternehmer oder Verleiher schriftlich übertragen wird und dem Auftraggeber auf Verlangen die schriftlichen Übertragungen nachzuweisen.</w:t>
      </w:r>
    </w:p>
    <w:p w14:paraId="0AF0D5D1" w14:textId="14798DEE" w:rsidR="005B2A82" w:rsidRPr="00F9204F" w:rsidRDefault="005B2A82" w:rsidP="005B2A82">
      <w:pPr>
        <w:pStyle w:val="Aufzhlungszeichen"/>
        <w:numPr>
          <w:ilvl w:val="0"/>
          <w:numId w:val="7"/>
        </w:numPr>
        <w:spacing w:after="140" w:line="264" w:lineRule="auto"/>
        <w:jc w:val="both"/>
        <w:rPr>
          <w:rFonts w:asciiTheme="minorHAnsi" w:hAnsiTheme="minorHAnsi" w:cs="Arial"/>
        </w:rPr>
      </w:pPr>
      <w:r w:rsidRPr="00F9204F">
        <w:rPr>
          <w:rFonts w:asciiTheme="minorHAnsi" w:hAnsiTheme="minorHAnsi" w:cs="Arial"/>
        </w:rPr>
        <w:t>sicherzustellen, dass die von ihm beauftragten Nachunternehmer oder Verleiher ihrerseits den von ihnen beauftragten Nachunternehmern oder Verleihern die o.a. Verpflichtungen schriftlich übertragen und sich dazu verpflichten, dem Auftraggeber auf Verlangen die schriftlichen Übertragungen nachzuweisen.</w:t>
      </w:r>
    </w:p>
    <w:p w14:paraId="54476D85" w14:textId="77777777" w:rsidR="005B2A82" w:rsidRPr="00F9204F" w:rsidRDefault="005B2A82" w:rsidP="005B2A82">
      <w:pPr>
        <w:pStyle w:val="Textkrper"/>
        <w:spacing w:after="240"/>
        <w:ind w:left="102" w:right="112"/>
        <w:jc w:val="both"/>
        <w:rPr>
          <w:rFonts w:asciiTheme="minorHAnsi" w:eastAsia="Times New Roman" w:hAnsiTheme="minorHAnsi"/>
          <w:szCs w:val="24"/>
          <w:lang w:eastAsia="de-DE"/>
        </w:rPr>
      </w:pPr>
      <w:r w:rsidRPr="00F9204F">
        <w:rPr>
          <w:rFonts w:asciiTheme="minorHAnsi" w:eastAsia="Times New Roman" w:hAnsiTheme="minorHAnsi"/>
          <w:szCs w:val="24"/>
          <w:lang w:eastAsia="de-DE"/>
        </w:rPr>
        <w:t>Die Verpflichtungen gelten nicht bei Dienstleistungen, die von ausländischen Nachunternehmen im Ausland erbracht werden.</w:t>
      </w:r>
    </w:p>
    <w:p w14:paraId="534162CE" w14:textId="4C044C3D" w:rsidR="005B2A82" w:rsidRPr="00F9204F" w:rsidRDefault="005B2A82" w:rsidP="005B2A82">
      <w:pPr>
        <w:pStyle w:val="Textkrper"/>
        <w:spacing w:before="1"/>
        <w:ind w:left="102" w:right="111"/>
        <w:jc w:val="both"/>
        <w:rPr>
          <w:rFonts w:asciiTheme="minorHAnsi" w:eastAsia="Times New Roman" w:hAnsiTheme="minorHAnsi"/>
          <w:szCs w:val="24"/>
          <w:lang w:eastAsia="de-DE"/>
        </w:rPr>
      </w:pPr>
      <w:r w:rsidRPr="00F9204F">
        <w:rPr>
          <w:rFonts w:asciiTheme="minorHAnsi" w:eastAsia="Times New Roman" w:hAnsiTheme="minorHAnsi"/>
          <w:szCs w:val="24"/>
          <w:lang w:eastAsia="de-DE"/>
        </w:rPr>
        <w:t>Verstößt der Auftragnehmer schuldhaft gegen die o.a. Verpflichtungen, ist zwischen dem Auftraggeber und dem Auftragnehmer für jeden schuldhaften Verstoß regelmäßig eine Vertragsstrafe in Höhe von 1 v.H., bei mehreren Verstößen zusammen bis zur Höhe von 5 v.H. der Auftragssumme vereinbart. Der Auftragnehmer ist zur Zahlung einer Vertragsstrafe auch für den Fall verpflichtet, dass der Verstoß durch einen von ihm eingesetzten Nachunternehmer oder einen von diesem eingesetzten Nachunternehmer begangen wird.</w:t>
      </w:r>
    </w:p>
    <w:p w14:paraId="0E784A5C" w14:textId="70535D36" w:rsidR="005B2A82" w:rsidRPr="00F9204F" w:rsidRDefault="001E39E4" w:rsidP="005B2A82">
      <w:pPr>
        <w:pStyle w:val="Textkrper"/>
        <w:spacing w:after="240"/>
        <w:ind w:left="102" w:right="111"/>
        <w:jc w:val="both"/>
        <w:rPr>
          <w:rFonts w:asciiTheme="minorHAnsi" w:eastAsia="Times New Roman" w:hAnsiTheme="minorHAnsi"/>
          <w:szCs w:val="24"/>
          <w:lang w:eastAsia="de-DE"/>
        </w:rPr>
      </w:pPr>
      <w:r>
        <w:rPr>
          <w:rFonts w:asciiTheme="minorHAnsi" w:eastAsia="Times New Roman" w:hAnsiTheme="minorHAnsi"/>
          <w:szCs w:val="24"/>
          <w:lang w:eastAsia="de-DE"/>
        </w:rPr>
        <w:br/>
        <w:t>Darüber hinaus verpflichtet sich der</w:t>
      </w:r>
      <w:r w:rsidR="005B2A82" w:rsidRPr="00F9204F">
        <w:rPr>
          <w:rFonts w:asciiTheme="minorHAnsi" w:eastAsia="Times New Roman" w:hAnsiTheme="minorHAnsi"/>
          <w:szCs w:val="24"/>
          <w:lang w:eastAsia="de-DE"/>
        </w:rPr>
        <w:t xml:space="preserve"> Auftragnehmer im direkten Zusammenhang mit </w:t>
      </w:r>
      <w:r w:rsidR="00AD7E14">
        <w:rPr>
          <w:rFonts w:asciiTheme="minorHAnsi" w:eastAsia="Times New Roman" w:hAnsiTheme="minorHAnsi"/>
          <w:szCs w:val="24"/>
          <w:lang w:eastAsia="de-DE"/>
        </w:rPr>
        <w:t>der Ausführung des Auftrags</w:t>
      </w:r>
      <w:r w:rsidR="005B2A82" w:rsidRPr="00F9204F">
        <w:rPr>
          <w:rFonts w:asciiTheme="minorHAnsi" w:eastAsia="Times New Roman" w:hAnsiTheme="minorHAnsi"/>
          <w:szCs w:val="24"/>
          <w:lang w:eastAsia="de-DE"/>
        </w:rPr>
        <w:t xml:space="preserve"> zur Einhaltung der ILO-Kernarbeitsnormen.</w:t>
      </w:r>
    </w:p>
    <w:p w14:paraId="37C976E0" w14:textId="77777777" w:rsidR="005B2A82" w:rsidRPr="00F9204F" w:rsidRDefault="005B2A82" w:rsidP="005B2A82">
      <w:pPr>
        <w:pStyle w:val="Textkrper"/>
        <w:spacing w:after="240"/>
        <w:ind w:left="102" w:right="119"/>
        <w:jc w:val="both"/>
        <w:rPr>
          <w:rFonts w:asciiTheme="minorHAnsi" w:eastAsia="Times New Roman" w:hAnsiTheme="minorHAnsi"/>
          <w:szCs w:val="24"/>
          <w:lang w:eastAsia="de-DE"/>
        </w:rPr>
      </w:pPr>
      <w:r w:rsidRPr="00F9204F">
        <w:rPr>
          <w:rFonts w:asciiTheme="minorHAnsi" w:eastAsia="Times New Roman" w:hAnsiTheme="minorHAnsi"/>
          <w:szCs w:val="24"/>
          <w:lang w:eastAsia="de-DE"/>
        </w:rPr>
        <w:t>Die schuldhafte Nichterfüllung der o.a. Verpflichtungen durch den Auftragnehmer oder seine Nachunternehmer berechtigt den Auftraggeber zur fristlosen Kündigung.</w:t>
      </w:r>
    </w:p>
    <w:p w14:paraId="183A05EA" w14:textId="45D75D52" w:rsidR="00C668B6" w:rsidRDefault="005B2A82" w:rsidP="003E6301">
      <w:pPr>
        <w:pStyle w:val="Textkrper"/>
        <w:ind w:left="102" w:right="110"/>
        <w:jc w:val="both"/>
        <w:rPr>
          <w:rFonts w:asciiTheme="minorHAnsi" w:eastAsia="Times New Roman" w:hAnsiTheme="minorHAnsi"/>
          <w:szCs w:val="24"/>
          <w:lang w:eastAsia="de-DE"/>
        </w:rPr>
      </w:pPr>
      <w:r w:rsidRPr="00F9204F">
        <w:rPr>
          <w:rFonts w:asciiTheme="minorHAnsi" w:eastAsia="Times New Roman" w:hAnsiTheme="minorHAnsi"/>
          <w:szCs w:val="24"/>
          <w:lang w:eastAsia="de-DE"/>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w:t>
      </w:r>
      <w:r w:rsidRPr="002F432D">
        <w:rPr>
          <w:rFonts w:asciiTheme="minorHAnsi" w:eastAsia="Times New Roman" w:hAnsiTheme="minorHAnsi"/>
          <w:szCs w:val="24"/>
          <w:lang w:eastAsia="de-DE"/>
        </w:rPr>
        <w:lastRenderedPageBreak/>
        <w:t>Beiträgen an in- und ausländische Sozialkassen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Auftraggeber vorzulegen.</w:t>
      </w:r>
    </w:p>
    <w:p w14:paraId="7E496FCA" w14:textId="77777777" w:rsidR="00CA2F3E" w:rsidRDefault="00CA2F3E" w:rsidP="003E6301">
      <w:pPr>
        <w:pStyle w:val="Textkrper"/>
        <w:ind w:left="102" w:right="110"/>
        <w:jc w:val="both"/>
        <w:rPr>
          <w:rFonts w:asciiTheme="minorHAnsi" w:eastAsia="Times New Roman" w:hAnsiTheme="minorHAnsi"/>
          <w:szCs w:val="24"/>
          <w:lang w:eastAsia="de-DE"/>
        </w:rPr>
      </w:pPr>
    </w:p>
    <w:p w14:paraId="0F32D858" w14:textId="77777777" w:rsidR="00CA2F3E" w:rsidRDefault="00CA2F3E" w:rsidP="003E6301">
      <w:pPr>
        <w:pStyle w:val="Textkrper"/>
        <w:ind w:left="102" w:right="110"/>
        <w:jc w:val="both"/>
      </w:pPr>
    </w:p>
    <w:p w14:paraId="118E9D3E" w14:textId="778E2548" w:rsidR="00E138DC" w:rsidRPr="00B51FCF" w:rsidRDefault="00C668B6" w:rsidP="00F9204F">
      <w:pPr>
        <w:pStyle w:val="berschrift2"/>
        <w:numPr>
          <w:ilvl w:val="0"/>
          <w:numId w:val="0"/>
        </w:numPr>
        <w:ind w:left="993" w:hanging="993"/>
      </w:pPr>
      <w:r>
        <w:t>4</w:t>
      </w:r>
      <w:r w:rsidR="00F9204F">
        <w:t>.4</w:t>
      </w:r>
      <w:r w:rsidR="00F9204F">
        <w:tab/>
      </w:r>
      <w:r w:rsidR="00E138DC">
        <w:t>E</w:t>
      </w:r>
      <w:r w:rsidR="00E138DC" w:rsidRPr="00B51FCF">
        <w:t>igenerklärung zur VERORDNUNG (EU) 2022/576 DES RATES vom 8. April 2022 zur Änderung der Verordnung (EU) Nr. 833/2014 über restriktive Maßnahmen angesichts der Handlungen Russlands, die die Lage in der Ukraine destabilisieren (Art. 5k EU-VO Nr. 833/2014)</w:t>
      </w:r>
    </w:p>
    <w:p w14:paraId="2732FEE9" w14:textId="77777777" w:rsidR="00E138DC" w:rsidRPr="00C50B87" w:rsidRDefault="00E138DC" w:rsidP="00E138DC">
      <w:pPr>
        <w:autoSpaceDE w:val="0"/>
        <w:autoSpaceDN w:val="0"/>
        <w:adjustRightInd w:val="0"/>
        <w:ind w:left="851"/>
        <w:jc w:val="both"/>
        <w:rPr>
          <w:rFonts w:asciiTheme="minorHAnsi" w:hAnsiTheme="minorHAnsi" w:cstheme="minorHAnsi"/>
          <w:i/>
          <w:szCs w:val="22"/>
        </w:rPr>
      </w:pPr>
    </w:p>
    <w:p w14:paraId="6A69EAA3" w14:textId="4D2B64BB" w:rsidR="00E138DC" w:rsidRPr="00C50B87" w:rsidRDefault="00F5790A" w:rsidP="3890AB48">
      <w:pPr>
        <w:spacing w:after="300"/>
        <w:ind w:left="705" w:hanging="705"/>
        <w:rPr>
          <w:rFonts w:asciiTheme="minorHAnsi" w:hAnsiTheme="minorHAnsi" w:cstheme="minorBidi"/>
          <w:b/>
          <w:bCs/>
        </w:rPr>
      </w:pPr>
      <w:sdt>
        <w:sdtPr>
          <w:rPr>
            <w:rFonts w:asciiTheme="minorHAnsi" w:hAnsiTheme="minorHAnsi" w:cstheme="minorBidi"/>
          </w:rPr>
          <w:id w:val="1854843153"/>
          <w14:checkbox>
            <w14:checked w14:val="0"/>
            <w14:checkedState w14:val="2612" w14:font="MS Gothic"/>
            <w14:uncheckedState w14:val="2610" w14:font="MS Gothic"/>
          </w14:checkbox>
        </w:sdtPr>
        <w:sdtEndPr/>
        <w:sdtContent>
          <w:r w:rsidR="00C668B6" w:rsidRPr="3890AB48">
            <w:rPr>
              <w:rFonts w:ascii="MS Gothic" w:eastAsia="MS Gothic" w:hAnsi="MS Gothic" w:cstheme="minorBidi"/>
            </w:rPr>
            <w:t>☐</w:t>
          </w:r>
        </w:sdtContent>
      </w:sdt>
      <w:r w:rsidR="0F39C1D6" w:rsidRPr="3890AB48">
        <w:rPr>
          <w:rFonts w:asciiTheme="minorHAnsi" w:hAnsiTheme="minorHAnsi" w:cstheme="minorBidi"/>
        </w:rPr>
        <w:t xml:space="preserve">  </w:t>
      </w:r>
      <w:r w:rsidR="00E138DC">
        <w:rPr>
          <w:rFonts w:asciiTheme="minorHAnsi" w:hAnsiTheme="minorHAnsi" w:cstheme="minorHAnsi"/>
          <w:b/>
          <w:szCs w:val="22"/>
        </w:rPr>
        <w:tab/>
      </w:r>
      <w:r w:rsidR="00E138DC" w:rsidRPr="3890AB48">
        <w:rPr>
          <w:rFonts w:asciiTheme="minorHAnsi" w:hAnsiTheme="minorHAnsi" w:cstheme="minorBidi"/>
          <w:b/>
          <w:bCs/>
        </w:rPr>
        <w:t>Die nachfolgende Erklärung gebe/n ich/wir verbindlich ab (ggf. zugleich in Vertretung für die lt. Teilnahmeantrag / Angebot / Vertrag Vertretenen auch für diese):</w:t>
      </w:r>
    </w:p>
    <w:p w14:paraId="7C5B5FAE" w14:textId="77777777" w:rsidR="00E138DC" w:rsidRPr="00C50B87" w:rsidRDefault="00E138DC" w:rsidP="00E138DC">
      <w:pPr>
        <w:spacing w:after="300"/>
        <w:jc w:val="both"/>
        <w:rPr>
          <w:rFonts w:asciiTheme="minorHAnsi" w:hAnsiTheme="minorHAnsi" w:cstheme="minorHAnsi"/>
          <w:szCs w:val="22"/>
        </w:rPr>
      </w:pPr>
      <w:r w:rsidRPr="00C50B87">
        <w:rPr>
          <w:rFonts w:asciiTheme="minorHAnsi" w:hAnsiTheme="minorHAnsi" w:cstheme="minorHAnsi"/>
          <w:szCs w:val="22"/>
        </w:rPr>
        <w:t xml:space="preserve">Der / </w:t>
      </w:r>
      <w:r w:rsidRPr="0002222C">
        <w:rPr>
          <w:rFonts w:asciiTheme="minorHAnsi" w:hAnsiTheme="minorHAnsi" w:cstheme="minorHAnsi"/>
          <w:szCs w:val="22"/>
        </w:rPr>
        <w:t>die Bewerber / Bieter / Auftragnehmer</w:t>
      </w:r>
      <w:r w:rsidRPr="00C50B87">
        <w:rPr>
          <w:rFonts w:asciiTheme="minorHAnsi" w:hAnsiTheme="minorHAnsi" w:cstheme="minorHAnsi"/>
          <w:szCs w:val="22"/>
        </w:rPr>
        <w:t xml:space="preserve"> gehört / gehören nicht zu den in Artikel 5 k) Absatz 1 der Verordnung (EU) Nr. 833/2014 in der Fassung des Art. 1 Ziff. 23 der Verordnung (EU) 2022/576 des Rates vom 8. April 2022 zur Änderung der Verordnung (EU) Nr. 833/2014 über restriktive Maßnahmen angesichts der Handlungen Russlands, die die Lage in der Ukraine destabilisieren, genannten Personen, Organisationen oder Einrichtungen.</w:t>
      </w:r>
    </w:p>
    <w:p w14:paraId="587288B3" w14:textId="77777777" w:rsidR="00E138DC" w:rsidRPr="00C50B87" w:rsidRDefault="00E138DC" w:rsidP="00E138DC">
      <w:pPr>
        <w:spacing w:after="300"/>
        <w:jc w:val="both"/>
        <w:rPr>
          <w:rFonts w:asciiTheme="minorHAnsi" w:hAnsiTheme="minorHAnsi" w:cstheme="minorHAnsi"/>
          <w:szCs w:val="22"/>
        </w:rPr>
      </w:pPr>
      <w:r w:rsidRPr="00C50B87">
        <w:rPr>
          <w:rFonts w:asciiTheme="minorHAnsi" w:hAnsiTheme="minorHAnsi" w:cstheme="minorHAnsi"/>
          <w:szCs w:val="22"/>
        </w:rPr>
        <w:t>Dazu gehören ebenfalls nicht die Unternehmen (Personen, Organisationen oder Einrichtungen) im Sinne dieser Vorschrift, die am Auftrag als Unterauftragnehmer, Lieferanten oder im Zusammenhang mit der Erbringung des Eignungsnachweises (soweit mehr als 10% des Auftragswertes auf betroffene Unternehmen entfallen) beteiligt sind.</w:t>
      </w:r>
    </w:p>
    <w:p w14:paraId="3CF329D9" w14:textId="1F2A828E" w:rsidR="00E138DC" w:rsidRPr="00C50B87" w:rsidRDefault="00E138DC" w:rsidP="00E138DC">
      <w:pPr>
        <w:spacing w:after="300"/>
        <w:jc w:val="both"/>
        <w:rPr>
          <w:rFonts w:asciiTheme="minorHAnsi" w:hAnsiTheme="minorHAnsi" w:cstheme="minorHAnsi"/>
          <w:szCs w:val="22"/>
        </w:rPr>
      </w:pPr>
      <w:r w:rsidRPr="00C50B87">
        <w:rPr>
          <w:rFonts w:asciiTheme="minorHAnsi" w:hAnsiTheme="minorHAnsi" w:cstheme="minorHAnsi"/>
          <w:szCs w:val="22"/>
        </w:rPr>
        <w:t xml:space="preserve">Mir / uns ist bekannt, dass die vorstehende Vorschrift sowohl die Vergabe öffentlicher Aufträge oder Konzessionen als auch die weitere Erfüllung bereits abgeschlossener Verträge grundsätzlich verbietet. </w:t>
      </w:r>
    </w:p>
    <w:p w14:paraId="5799361C" w14:textId="3A891CCF" w:rsidR="00E138DC" w:rsidRPr="00C50B87" w:rsidRDefault="00E138DC" w:rsidP="56F68CD7">
      <w:pPr>
        <w:spacing w:after="300"/>
        <w:jc w:val="both"/>
        <w:rPr>
          <w:rFonts w:asciiTheme="minorHAnsi" w:hAnsiTheme="minorHAnsi" w:cstheme="minorBidi"/>
        </w:rPr>
      </w:pPr>
      <w:r w:rsidRPr="56F68CD7">
        <w:rPr>
          <w:rFonts w:asciiTheme="minorHAnsi" w:hAnsiTheme="minorHAnsi" w:cstheme="minorBidi"/>
        </w:rPr>
        <w:t>Verboten sind nicht nur Auftragsvergaben an Unternehmen (Personen, Organisationen oder Einrichtungen) i</w:t>
      </w:r>
      <w:r w:rsidR="087E1FC3" w:rsidRPr="56F68CD7">
        <w:rPr>
          <w:rFonts w:asciiTheme="minorHAnsi" w:hAnsiTheme="minorHAnsi" w:cstheme="minorBidi"/>
        </w:rPr>
        <w:t xml:space="preserve">. </w:t>
      </w:r>
      <w:r w:rsidRPr="56F68CD7">
        <w:rPr>
          <w:rFonts w:asciiTheme="minorHAnsi" w:hAnsiTheme="minorHAnsi" w:cstheme="minorBidi"/>
        </w:rPr>
        <w:t>S</w:t>
      </w:r>
      <w:r w:rsidR="14B5618F" w:rsidRPr="56F68CD7">
        <w:rPr>
          <w:rFonts w:asciiTheme="minorHAnsi" w:hAnsiTheme="minorHAnsi" w:cstheme="minorBidi"/>
        </w:rPr>
        <w:t>.</w:t>
      </w:r>
      <w:r w:rsidR="13473835" w:rsidRPr="56F68CD7">
        <w:rPr>
          <w:rFonts w:asciiTheme="minorHAnsi" w:hAnsiTheme="minorHAnsi" w:cstheme="minorBidi"/>
        </w:rPr>
        <w:t xml:space="preserve"> </w:t>
      </w:r>
      <w:r w:rsidRPr="56F68CD7">
        <w:rPr>
          <w:rFonts w:asciiTheme="minorHAnsi" w:hAnsiTheme="minorHAnsi" w:cstheme="minorBidi"/>
        </w:rPr>
        <w:t>d</w:t>
      </w:r>
      <w:r w:rsidR="723A2D6A" w:rsidRPr="56F68CD7">
        <w:rPr>
          <w:rFonts w:asciiTheme="minorHAnsi" w:hAnsiTheme="minorHAnsi" w:cstheme="minorBidi"/>
        </w:rPr>
        <w:t>.</w:t>
      </w:r>
      <w:r w:rsidRPr="56F68CD7">
        <w:rPr>
          <w:rFonts w:asciiTheme="minorHAnsi" w:hAnsiTheme="minorHAnsi" w:cstheme="minorBidi"/>
        </w:rPr>
        <w:t xml:space="preserve"> Vorschrift, sondern auch eine Beteiligung solcher Unternehmen am Auftrag als Unterauftragnehmer, Lieferanten oder im Zusammenhang mit der Erbringung des Eignungsnachweises (soweit mehr als 10% des Auftragswertes auf betroffene Unternehmen entfallen).</w:t>
      </w:r>
    </w:p>
    <w:p w14:paraId="2BBDA691" w14:textId="70285A83" w:rsidR="00E138DC" w:rsidRPr="00C50B87" w:rsidRDefault="00E138DC" w:rsidP="3890AB48">
      <w:pPr>
        <w:rPr>
          <w:rFonts w:asciiTheme="minorHAnsi" w:hAnsiTheme="minorHAnsi" w:cstheme="minorBidi"/>
          <w:b/>
          <w:bCs/>
        </w:rPr>
      </w:pPr>
      <w:r w:rsidRPr="3890AB48">
        <w:rPr>
          <w:rFonts w:asciiTheme="minorHAnsi" w:hAnsiTheme="minorHAnsi" w:cstheme="minorBidi"/>
          <w:b/>
          <w:bCs/>
        </w:rPr>
        <w:t>Der Artikel 5k lautet wie folgt</w:t>
      </w:r>
      <w:r w:rsidRPr="3890AB48">
        <w:rPr>
          <w:rFonts w:asciiTheme="minorHAnsi" w:hAnsiTheme="minorHAnsi" w:cstheme="minorBidi"/>
          <w:b/>
          <w:bCs/>
          <w:vertAlign w:val="superscript"/>
        </w:rPr>
        <w:footnoteReference w:id="2"/>
      </w:r>
      <w:r w:rsidRPr="3890AB48">
        <w:rPr>
          <w:rFonts w:asciiTheme="minorHAnsi" w:hAnsiTheme="minorHAnsi" w:cstheme="minorBidi"/>
          <w:b/>
          <w:bCs/>
        </w:rPr>
        <w:t>:</w:t>
      </w:r>
    </w:p>
    <w:p w14:paraId="25ABCCB6" w14:textId="77777777" w:rsidR="00E138DC" w:rsidRPr="00C50B87" w:rsidRDefault="00E138DC" w:rsidP="00E138DC">
      <w:pPr>
        <w:spacing w:after="300"/>
        <w:ind w:left="284"/>
        <w:jc w:val="both"/>
        <w:rPr>
          <w:rFonts w:asciiTheme="minorHAnsi" w:hAnsiTheme="minorHAnsi" w:cstheme="minorHAnsi"/>
          <w:i/>
          <w:iCs/>
          <w:szCs w:val="22"/>
        </w:rPr>
      </w:pPr>
      <w:r w:rsidRPr="00C50B87">
        <w:rPr>
          <w:rFonts w:asciiTheme="minorHAnsi" w:hAnsiTheme="minorHAnsi" w:cstheme="minorHAnsi"/>
          <w:i/>
          <w:iCs/>
          <w:szCs w:val="22"/>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w:t>
      </w:r>
      <w:r w:rsidRPr="00C50B87">
        <w:rPr>
          <w:rFonts w:asciiTheme="minorHAnsi" w:hAnsiTheme="minorHAnsi" w:cstheme="minorHAnsi"/>
          <w:i/>
          <w:iCs/>
          <w:szCs w:val="22"/>
        </w:rPr>
        <w:lastRenderedPageBreak/>
        <w:t>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AD93942"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a) russische Staatsangehörige oder in Russland niedergelassene natürliche oder juristische Personen, Organisationen oder Einrichtungen,</w:t>
      </w:r>
    </w:p>
    <w:p w14:paraId="0A767C56"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b) juristische Personen, Organisationen oder Einrichtungen, deren Anteile zu über 50 % unmittelbar oder mittelbar von einer der unter Buchstabe a genannten Organisationen gehalten werden, oder</w:t>
      </w:r>
    </w:p>
    <w:p w14:paraId="7E8C9D2B"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73768815" w14:textId="77777777" w:rsidR="00E138DC" w:rsidRPr="00C50B87" w:rsidRDefault="00E138DC" w:rsidP="00E138DC">
      <w:pPr>
        <w:spacing w:after="300"/>
        <w:ind w:left="284"/>
        <w:jc w:val="both"/>
        <w:rPr>
          <w:rFonts w:asciiTheme="minorHAnsi" w:hAnsiTheme="minorHAnsi" w:cstheme="minorHAnsi"/>
          <w:i/>
          <w:iCs/>
          <w:szCs w:val="22"/>
        </w:rPr>
      </w:pPr>
      <w:r w:rsidRPr="00C50B87">
        <w:rPr>
          <w:rFonts w:asciiTheme="minorHAnsi" w:hAnsiTheme="minorHAnsi" w:cstheme="minorHAnsi"/>
          <w:i/>
          <w:iCs/>
          <w:szCs w:val="22"/>
        </w:rPr>
        <w:t>(2) Abweichend von Absatz 1 können die zuständigen Behörden die Vergabe oder die Fortsetzung der Erfüllung von Verträgen genehmigen, die bestimmt sind für</w:t>
      </w:r>
    </w:p>
    <w:p w14:paraId="254F8B6F"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7A4FA43"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b) die zwischenstaatliche Zusammenarbeit bei Raumfahrtprogrammen,</w:t>
      </w:r>
    </w:p>
    <w:p w14:paraId="0F21CD7C"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c) die Bereitstellung unbedingt notwendiger Güter oder Dienstleistungen, wenn sie ausschließlich oder nur in ausreichender Menge von den in Absatz 1 genannten Personen bereitgestellt werden können,</w:t>
      </w:r>
    </w:p>
    <w:p w14:paraId="1ED4CC51"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4AEF0BA"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e) den Kauf, die Einfuhr oder die Beförderung von Erdgas und Erdöl, einschließlich raffinierter Erdölerzeugnisse, sowie von Titan, Aluminium, Kupfer, Nickel, Palladium und Eisenerz aus oder durch Russland in die Union, oder</w:t>
      </w:r>
    </w:p>
    <w:p w14:paraId="2655FD58" w14:textId="77777777" w:rsidR="00E138DC" w:rsidRPr="00C50B87" w:rsidRDefault="00E138DC" w:rsidP="00E138DC">
      <w:pPr>
        <w:spacing w:after="300"/>
        <w:ind w:left="709"/>
        <w:jc w:val="both"/>
        <w:rPr>
          <w:rFonts w:asciiTheme="minorHAnsi" w:hAnsiTheme="minorHAnsi" w:cstheme="minorHAnsi"/>
          <w:i/>
          <w:iCs/>
          <w:szCs w:val="22"/>
        </w:rPr>
      </w:pPr>
      <w:r w:rsidRPr="00C50B87">
        <w:rPr>
          <w:rFonts w:asciiTheme="minorHAnsi" w:hAnsiTheme="minorHAnsi" w:cstheme="minorHAnsi"/>
          <w:i/>
          <w:iCs/>
          <w:szCs w:val="22"/>
        </w:rPr>
        <w:t>f) den Kauf, die Einfuhr oder die Beförderung von Kohle und anderen festen fossile Brennstoffen, die in Anhang XXII aufgeführt sind, bis 10. August 2022.</w:t>
      </w:r>
    </w:p>
    <w:p w14:paraId="4BE4D06A" w14:textId="77777777" w:rsidR="00E138DC" w:rsidRPr="00C50B87" w:rsidRDefault="00E138DC" w:rsidP="00E138DC">
      <w:pPr>
        <w:spacing w:after="300"/>
        <w:ind w:left="284"/>
        <w:jc w:val="both"/>
        <w:rPr>
          <w:rFonts w:asciiTheme="minorHAnsi" w:hAnsiTheme="minorHAnsi" w:cstheme="minorHAnsi"/>
          <w:i/>
          <w:iCs/>
          <w:szCs w:val="22"/>
        </w:rPr>
      </w:pPr>
      <w:r w:rsidRPr="00C50B87">
        <w:rPr>
          <w:rFonts w:asciiTheme="minorHAnsi" w:hAnsiTheme="minorHAnsi" w:cstheme="minorHAnsi"/>
          <w:i/>
          <w:iCs/>
          <w:szCs w:val="22"/>
        </w:rPr>
        <w:lastRenderedPageBreak/>
        <w:t>(3) Der betreffende Mitgliedstaat unterrichtet die anderen Mitgliedstaaten und die Kommission über jede nach diesem Artikel erteilte Genehmigung innerhalb von zwei Wochen nach deren Erteilung.</w:t>
      </w:r>
    </w:p>
    <w:p w14:paraId="6F0B2896" w14:textId="76D57EF3" w:rsidR="00E138DC" w:rsidRPr="00774353" w:rsidRDefault="00E138DC" w:rsidP="3890AB48">
      <w:pPr>
        <w:spacing w:after="300"/>
        <w:ind w:left="284"/>
        <w:jc w:val="both"/>
        <w:rPr>
          <w:rFonts w:asciiTheme="minorHAnsi" w:hAnsiTheme="minorHAnsi" w:cstheme="minorBidi"/>
          <w:i/>
          <w:iCs/>
        </w:rPr>
      </w:pPr>
      <w:r w:rsidRPr="3890AB48">
        <w:rPr>
          <w:rFonts w:asciiTheme="minorHAnsi" w:hAnsiTheme="minorHAnsi" w:cstheme="minorBidi"/>
          <w:i/>
          <w:iCs/>
        </w:rPr>
        <w:t>(4) Die Verbote gemäß Absatz 1 gelten nicht für die Erfüllung — bis zum 10. Oktober 2022 — von Verträgen, die vor dem 9. April 2022 geschlossen wurden.</w:t>
      </w:r>
    </w:p>
    <w:bookmarkStart w:id="0" w:name="_Hlk168050885"/>
    <w:p w14:paraId="1A20E493" w14:textId="612D79F0" w:rsidR="00E138DC" w:rsidRDefault="00F5790A" w:rsidP="3890AB48">
      <w:pPr>
        <w:pStyle w:val="StandardWeb"/>
        <w:spacing w:before="0" w:beforeAutospacing="0" w:after="0" w:afterAutospacing="0"/>
        <w:ind w:left="663" w:hanging="663"/>
        <w:rPr>
          <w:rFonts w:asciiTheme="minorHAnsi" w:hAnsiTheme="minorHAnsi" w:cstheme="minorBidi"/>
          <w:b/>
          <w:bCs/>
          <w:sz w:val="22"/>
          <w:szCs w:val="22"/>
        </w:rPr>
      </w:pPr>
      <w:sdt>
        <w:sdtPr>
          <w:rPr>
            <w:rFonts w:asciiTheme="minorHAnsi" w:hAnsiTheme="minorHAnsi" w:cstheme="minorBidi"/>
            <w:sz w:val="22"/>
            <w:szCs w:val="22"/>
          </w:rPr>
          <w:id w:val="935876173"/>
          <w14:checkbox>
            <w14:checked w14:val="0"/>
            <w14:checkedState w14:val="2612" w14:font="MS Gothic"/>
            <w14:uncheckedState w14:val="2610" w14:font="MS Gothic"/>
          </w14:checkbox>
        </w:sdtPr>
        <w:sdtEndPr/>
        <w:sdtContent>
          <w:r w:rsidR="00C668B6" w:rsidRPr="3890AB48">
            <w:rPr>
              <w:rFonts w:ascii="MS Gothic" w:eastAsia="MS Gothic" w:hAnsi="MS Gothic" w:cstheme="minorBidi"/>
              <w:sz w:val="22"/>
              <w:szCs w:val="22"/>
            </w:rPr>
            <w:t>☐</w:t>
          </w:r>
        </w:sdtContent>
      </w:sdt>
      <w:r w:rsidR="0A1C5D70" w:rsidRPr="3890AB48">
        <w:rPr>
          <w:rFonts w:asciiTheme="minorHAnsi" w:hAnsiTheme="minorHAnsi" w:cstheme="minorBidi"/>
          <w:sz w:val="22"/>
          <w:szCs w:val="22"/>
        </w:rPr>
        <w:t xml:space="preserve">  </w:t>
      </w:r>
      <w:r w:rsidR="00E138DC" w:rsidRPr="0018401F">
        <w:rPr>
          <w:rFonts w:asciiTheme="minorHAnsi" w:hAnsiTheme="minorHAnsi" w:cstheme="minorHAnsi"/>
          <w:b/>
          <w:sz w:val="22"/>
          <w:szCs w:val="22"/>
        </w:rPr>
        <w:tab/>
      </w:r>
      <w:r w:rsidR="00C668B6">
        <w:rPr>
          <w:rFonts w:asciiTheme="minorHAnsi" w:hAnsiTheme="minorHAnsi" w:cstheme="minorHAnsi"/>
          <w:b/>
          <w:sz w:val="22"/>
          <w:szCs w:val="22"/>
        </w:rPr>
        <w:tab/>
      </w:r>
      <w:r w:rsidR="00E138DC" w:rsidRPr="3890AB48">
        <w:rPr>
          <w:rFonts w:asciiTheme="minorHAnsi" w:hAnsiTheme="minorHAnsi" w:cstheme="minorBidi"/>
          <w:b/>
          <w:bCs/>
          <w:sz w:val="22"/>
          <w:szCs w:val="22"/>
        </w:rPr>
        <w:t xml:space="preserve">Ich verpflichte mich / </w:t>
      </w:r>
      <w:r w:rsidR="27B8C6DA" w:rsidRPr="3890AB48">
        <w:rPr>
          <w:rFonts w:asciiTheme="minorHAnsi" w:hAnsiTheme="minorHAnsi" w:cstheme="minorBidi"/>
          <w:b/>
          <w:bCs/>
          <w:sz w:val="22"/>
          <w:szCs w:val="22"/>
        </w:rPr>
        <w:t>W</w:t>
      </w:r>
      <w:r w:rsidR="00E138DC" w:rsidRPr="3890AB48">
        <w:rPr>
          <w:rFonts w:asciiTheme="minorHAnsi" w:hAnsiTheme="minorHAnsi" w:cstheme="minorBidi"/>
          <w:b/>
          <w:bCs/>
          <w:sz w:val="22"/>
          <w:szCs w:val="22"/>
        </w:rPr>
        <w:t>ir verpflichten uns, nachträgliche Änderungen oder Erkenntnisse gegenüber den vorstehenden Erklärungen dem Auftraggeber jeweils unverzüglich mitzuteilen.</w:t>
      </w:r>
    </w:p>
    <w:p w14:paraId="33157938" w14:textId="77777777" w:rsidR="00CC191D" w:rsidRPr="00774353" w:rsidRDefault="00CC191D" w:rsidP="3890AB48">
      <w:pPr>
        <w:pStyle w:val="StandardWeb"/>
        <w:spacing w:before="0" w:beforeAutospacing="0" w:after="0" w:afterAutospacing="0"/>
        <w:ind w:left="663" w:hanging="663"/>
        <w:rPr>
          <w:rFonts w:asciiTheme="minorHAnsi" w:hAnsiTheme="minorHAnsi" w:cstheme="minorBidi"/>
          <w:sz w:val="22"/>
          <w:szCs w:val="22"/>
        </w:rPr>
      </w:pPr>
    </w:p>
    <w:bookmarkEnd w:id="0"/>
    <w:p w14:paraId="7AEDAC66" w14:textId="77777777" w:rsidR="00E138DC" w:rsidRPr="009F7F51" w:rsidRDefault="00E138DC" w:rsidP="00E138DC">
      <w:pPr>
        <w:tabs>
          <w:tab w:val="left" w:pos="993"/>
        </w:tabs>
        <w:rPr>
          <w:rFonts w:asciiTheme="minorHAnsi" w:hAnsiTheme="minorHAnsi" w:cs="Arial"/>
          <w:b/>
          <w:bCs/>
        </w:rPr>
      </w:pPr>
    </w:p>
    <w:p w14:paraId="27B4F7EB" w14:textId="74F160C5" w:rsidR="004D7234" w:rsidRPr="00B51FCF" w:rsidRDefault="004D7234" w:rsidP="004D7234">
      <w:pPr>
        <w:pStyle w:val="berschrift2"/>
        <w:numPr>
          <w:ilvl w:val="0"/>
          <w:numId w:val="0"/>
        </w:numPr>
        <w:ind w:left="993" w:hanging="993"/>
      </w:pPr>
      <w:r>
        <w:t>4.5</w:t>
      </w:r>
      <w:r>
        <w:tab/>
      </w:r>
      <w:r w:rsidRPr="004D7234">
        <w:t>Scientology</w:t>
      </w:r>
      <w:r>
        <w:t>-</w:t>
      </w:r>
      <w:r w:rsidRPr="004D7234">
        <w:t xml:space="preserve">Schutzerklärung bei der Vergabe öffentlicher Aufträge </w:t>
      </w:r>
      <w:r>
        <w:t>(</w:t>
      </w:r>
      <w:r w:rsidRPr="004D7234">
        <w:t>Bekanntmachung der Bayerischen Staatsregierung vom 29. Oktober 1996 Nr. 476 - 2 - 151 D</w:t>
      </w:r>
      <w:r>
        <w:t>)</w:t>
      </w:r>
    </w:p>
    <w:p w14:paraId="6497BA73" w14:textId="77777777" w:rsidR="004D7234" w:rsidRPr="00C50B87" w:rsidRDefault="004D7234" w:rsidP="004D7234">
      <w:pPr>
        <w:autoSpaceDE w:val="0"/>
        <w:autoSpaceDN w:val="0"/>
        <w:adjustRightInd w:val="0"/>
        <w:ind w:left="851"/>
        <w:jc w:val="both"/>
        <w:rPr>
          <w:rFonts w:asciiTheme="minorHAnsi" w:hAnsiTheme="minorHAnsi" w:cstheme="minorHAnsi"/>
          <w:i/>
          <w:szCs w:val="22"/>
        </w:rPr>
      </w:pPr>
    </w:p>
    <w:p w14:paraId="2BD8C3F1" w14:textId="726A314D" w:rsidR="004D7234" w:rsidRPr="00C50B87" w:rsidRDefault="00F5790A" w:rsidP="3890AB48">
      <w:pPr>
        <w:spacing w:after="300"/>
        <w:ind w:left="705" w:hanging="705"/>
        <w:rPr>
          <w:rFonts w:asciiTheme="minorHAnsi" w:hAnsiTheme="minorHAnsi" w:cstheme="minorBidi"/>
          <w:b/>
          <w:bCs/>
        </w:rPr>
      </w:pPr>
      <w:sdt>
        <w:sdtPr>
          <w:rPr>
            <w:rFonts w:asciiTheme="minorHAnsi" w:hAnsiTheme="minorHAnsi" w:cstheme="minorBidi"/>
          </w:rPr>
          <w:id w:val="1677077231"/>
          <w14:checkbox>
            <w14:checked w14:val="0"/>
            <w14:checkedState w14:val="2612" w14:font="MS Gothic"/>
            <w14:uncheckedState w14:val="2610" w14:font="MS Gothic"/>
          </w14:checkbox>
        </w:sdtPr>
        <w:sdtEndPr/>
        <w:sdtContent>
          <w:r w:rsidR="004D7234" w:rsidRPr="3890AB48">
            <w:rPr>
              <w:rFonts w:ascii="MS Gothic" w:eastAsia="MS Gothic" w:hAnsi="MS Gothic" w:cstheme="minorBidi"/>
            </w:rPr>
            <w:t>☐</w:t>
          </w:r>
        </w:sdtContent>
      </w:sdt>
      <w:r w:rsidR="02A226AE" w:rsidRPr="3890AB48">
        <w:rPr>
          <w:rFonts w:asciiTheme="minorHAnsi" w:hAnsiTheme="minorHAnsi" w:cstheme="minorBidi"/>
        </w:rPr>
        <w:t xml:space="preserve">  </w:t>
      </w:r>
      <w:r w:rsidR="004D7234">
        <w:rPr>
          <w:rFonts w:asciiTheme="minorHAnsi" w:hAnsiTheme="minorHAnsi" w:cstheme="minorHAnsi"/>
          <w:b/>
          <w:szCs w:val="22"/>
        </w:rPr>
        <w:tab/>
      </w:r>
      <w:r w:rsidR="004D7234" w:rsidRPr="3890AB48">
        <w:rPr>
          <w:rFonts w:asciiTheme="minorHAnsi" w:hAnsiTheme="minorHAnsi" w:cstheme="minorBidi"/>
          <w:b/>
          <w:bCs/>
        </w:rPr>
        <w:t>Die nachfolgende Erklärung gebe/n ich/wir verbindlich ab (ggf. zugleich in Vertretung für die lt. Teilnahmeantrag / Angebot / Vertrag Vertretenen auch für diese):</w:t>
      </w:r>
    </w:p>
    <w:p w14:paraId="1098F890" w14:textId="76651562" w:rsidR="004D7234"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1. Erklärung zum Vergabeverfahren: Der Bewerber/Bieter</w:t>
      </w:r>
      <w:r>
        <w:rPr>
          <w:rFonts w:asciiTheme="minorHAnsi" w:hAnsiTheme="minorHAnsi" w:cstheme="minorHAnsi"/>
          <w:szCs w:val="22"/>
        </w:rPr>
        <w:t>/Auftragnehmer</w:t>
      </w:r>
      <w:r w:rsidRPr="004D7234">
        <w:rPr>
          <w:rFonts w:asciiTheme="minorHAnsi" w:hAnsiTheme="minorHAnsi" w:cstheme="minorHAnsi"/>
          <w:szCs w:val="22"/>
        </w:rPr>
        <w:t xml:space="preserve"> nimmt zur Kenntnis, </w:t>
      </w:r>
      <w:r w:rsidR="003A7C4D" w:rsidRPr="004D7234">
        <w:rPr>
          <w:rFonts w:asciiTheme="minorHAnsi" w:hAnsiTheme="minorHAnsi" w:cstheme="minorHAnsi"/>
          <w:szCs w:val="22"/>
        </w:rPr>
        <w:t>dass</w:t>
      </w:r>
      <w:r w:rsidRPr="004D7234">
        <w:rPr>
          <w:rFonts w:asciiTheme="minorHAnsi" w:hAnsiTheme="minorHAnsi" w:cstheme="minorHAnsi"/>
          <w:szCs w:val="22"/>
        </w:rPr>
        <w:t xml:space="preserve"> die Nichtabgabe der Erklärung nach Nummer 2 oder die Abgabe einer wissentlich falschen Erklärung den </w:t>
      </w:r>
      <w:r w:rsidR="003A7C4D" w:rsidRPr="004D7234">
        <w:rPr>
          <w:rFonts w:asciiTheme="minorHAnsi" w:hAnsiTheme="minorHAnsi" w:cstheme="minorHAnsi"/>
          <w:szCs w:val="22"/>
        </w:rPr>
        <w:t>Ausschluss</w:t>
      </w:r>
      <w:r w:rsidRPr="004D7234">
        <w:rPr>
          <w:rFonts w:asciiTheme="minorHAnsi" w:hAnsiTheme="minorHAnsi" w:cstheme="minorHAnsi"/>
          <w:szCs w:val="22"/>
        </w:rPr>
        <w:t xml:space="preserve"> von diesem Vergabeverfahren zur Folge hat. </w:t>
      </w:r>
    </w:p>
    <w:p w14:paraId="504F4960" w14:textId="77777777" w:rsidR="003A7C4D"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 xml:space="preserve">2. Erklärung für den Fall der Zuschlagserteilung: </w:t>
      </w:r>
    </w:p>
    <w:p w14:paraId="0550470B" w14:textId="705FA565" w:rsidR="004D7234"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 xml:space="preserve">2.1 Der </w:t>
      </w:r>
      <w:r w:rsidR="00823E11">
        <w:rPr>
          <w:rFonts w:asciiTheme="minorHAnsi" w:hAnsiTheme="minorHAnsi" w:cstheme="minorHAnsi"/>
          <w:szCs w:val="22"/>
        </w:rPr>
        <w:t>Auftragnehmer</w:t>
      </w:r>
      <w:r w:rsidRPr="004D7234">
        <w:rPr>
          <w:rFonts w:asciiTheme="minorHAnsi" w:hAnsiTheme="minorHAnsi" w:cstheme="minorHAnsi"/>
          <w:szCs w:val="22"/>
        </w:rPr>
        <w:t xml:space="preserve"> versichert, </w:t>
      </w:r>
    </w:p>
    <w:p w14:paraId="1015EF1F" w14:textId="53ABC6A9" w:rsidR="004D7234"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 xml:space="preserve">- </w:t>
      </w:r>
      <w:r w:rsidR="003A7C4D" w:rsidRPr="004D7234">
        <w:rPr>
          <w:rFonts w:asciiTheme="minorHAnsi" w:hAnsiTheme="minorHAnsi" w:cstheme="minorHAnsi"/>
          <w:szCs w:val="22"/>
        </w:rPr>
        <w:t>dass</w:t>
      </w:r>
      <w:r w:rsidRPr="004D7234">
        <w:rPr>
          <w:rFonts w:asciiTheme="minorHAnsi" w:hAnsiTheme="minorHAnsi" w:cstheme="minorHAnsi"/>
          <w:szCs w:val="22"/>
        </w:rPr>
        <w:t xml:space="preserve"> er gegenwärtig sowie während der gesamten Vertragsdauer die Technologie von L. Ron Hubbard nicht anwendet, lehrt oder in sonstiger Weise verbreitet, er keine Kurse oder Seminare nach dieser Technologie besucht und Beschäftigte oder sonst zur Erfüllung des Vertrags eingesetzte Personen keine Kurse oder Seminare nach dieser Technologie besuchen </w:t>
      </w:r>
      <w:r w:rsidR="003A7C4D" w:rsidRPr="004D7234">
        <w:rPr>
          <w:rFonts w:asciiTheme="minorHAnsi" w:hAnsiTheme="minorHAnsi" w:cstheme="minorHAnsi"/>
          <w:szCs w:val="22"/>
        </w:rPr>
        <w:t>lässt</w:t>
      </w:r>
      <w:r w:rsidRPr="004D7234">
        <w:rPr>
          <w:rFonts w:asciiTheme="minorHAnsi" w:hAnsiTheme="minorHAnsi" w:cstheme="minorHAnsi"/>
          <w:szCs w:val="22"/>
        </w:rPr>
        <w:t xml:space="preserve">; </w:t>
      </w:r>
    </w:p>
    <w:p w14:paraId="632BBFF3" w14:textId="1F1FB415" w:rsidR="004D7234"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 xml:space="preserve">- </w:t>
      </w:r>
      <w:r w:rsidR="003A7C4D" w:rsidRPr="004D7234">
        <w:rPr>
          <w:rFonts w:asciiTheme="minorHAnsi" w:hAnsiTheme="minorHAnsi" w:cstheme="minorHAnsi"/>
          <w:szCs w:val="22"/>
        </w:rPr>
        <w:t>dass</w:t>
      </w:r>
      <w:r w:rsidRPr="004D7234">
        <w:rPr>
          <w:rFonts w:asciiTheme="minorHAnsi" w:hAnsiTheme="minorHAnsi" w:cstheme="minorHAnsi"/>
          <w:szCs w:val="22"/>
        </w:rPr>
        <w:t xml:space="preserve"> nach seiner Kenntnis keine der zur Erfüllung des Vertrags eingesetzten Personen die Technologie von L. Ron Hubbard anwendet, lehrt oder in sonstiger Weise verbreitet oder Kurse oder Seminare nach dieser Technologie besucht. </w:t>
      </w:r>
    </w:p>
    <w:p w14:paraId="774946CB" w14:textId="542813F0" w:rsidR="004D7234"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 xml:space="preserve">2.2 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 </w:t>
      </w:r>
    </w:p>
    <w:p w14:paraId="73E3BA2B" w14:textId="73C21269" w:rsidR="004D7234" w:rsidRPr="00C50B87" w:rsidRDefault="004D7234" w:rsidP="004D7234">
      <w:pPr>
        <w:spacing w:after="300"/>
        <w:jc w:val="both"/>
        <w:rPr>
          <w:rFonts w:asciiTheme="minorHAnsi" w:hAnsiTheme="minorHAnsi" w:cstheme="minorHAnsi"/>
          <w:szCs w:val="22"/>
        </w:rPr>
      </w:pPr>
      <w:r w:rsidRPr="004D7234">
        <w:rPr>
          <w:rFonts w:asciiTheme="minorHAnsi" w:hAnsiTheme="minorHAnsi" w:cstheme="minorHAnsi"/>
          <w:szCs w:val="22"/>
        </w:rPr>
        <w:t>2.3 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p w14:paraId="69EACF42" w14:textId="4DFBA68C" w:rsidR="004D7234" w:rsidRPr="00774353" w:rsidRDefault="00F5790A" w:rsidP="3890AB48">
      <w:pPr>
        <w:pStyle w:val="StandardWeb"/>
        <w:spacing w:before="0" w:beforeAutospacing="0" w:after="0" w:afterAutospacing="0"/>
        <w:ind w:left="663" w:hanging="663"/>
        <w:rPr>
          <w:rFonts w:asciiTheme="minorHAnsi" w:hAnsiTheme="minorHAnsi" w:cstheme="minorBidi"/>
          <w:sz w:val="22"/>
          <w:szCs w:val="22"/>
        </w:rPr>
      </w:pPr>
      <w:sdt>
        <w:sdtPr>
          <w:rPr>
            <w:rFonts w:asciiTheme="minorHAnsi" w:hAnsiTheme="minorHAnsi" w:cstheme="minorBidi"/>
            <w:sz w:val="22"/>
            <w:szCs w:val="22"/>
          </w:rPr>
          <w:id w:val="-1452240028"/>
          <w14:checkbox>
            <w14:checked w14:val="0"/>
            <w14:checkedState w14:val="2612" w14:font="MS Gothic"/>
            <w14:uncheckedState w14:val="2610" w14:font="MS Gothic"/>
          </w14:checkbox>
        </w:sdtPr>
        <w:sdtEndPr/>
        <w:sdtContent>
          <w:r w:rsidR="004D7234" w:rsidRPr="3890AB48">
            <w:rPr>
              <w:rFonts w:ascii="MS Gothic" w:eastAsia="MS Gothic" w:hAnsi="MS Gothic" w:cstheme="minorBidi"/>
              <w:sz w:val="22"/>
              <w:szCs w:val="22"/>
            </w:rPr>
            <w:t>☐</w:t>
          </w:r>
        </w:sdtContent>
      </w:sdt>
      <w:r w:rsidR="418AE34D" w:rsidRPr="3890AB48">
        <w:rPr>
          <w:rFonts w:asciiTheme="minorHAnsi" w:hAnsiTheme="minorHAnsi" w:cstheme="minorBidi"/>
          <w:sz w:val="22"/>
          <w:szCs w:val="22"/>
        </w:rPr>
        <w:t xml:space="preserve">  </w:t>
      </w:r>
      <w:r w:rsidR="004D7234" w:rsidRPr="0018401F">
        <w:rPr>
          <w:rFonts w:asciiTheme="minorHAnsi" w:hAnsiTheme="minorHAnsi" w:cstheme="minorHAnsi"/>
          <w:b/>
          <w:sz w:val="22"/>
          <w:szCs w:val="22"/>
        </w:rPr>
        <w:tab/>
      </w:r>
      <w:r w:rsidR="004D7234">
        <w:rPr>
          <w:rFonts w:asciiTheme="minorHAnsi" w:hAnsiTheme="minorHAnsi" w:cstheme="minorHAnsi"/>
          <w:b/>
          <w:sz w:val="22"/>
          <w:szCs w:val="22"/>
        </w:rPr>
        <w:tab/>
      </w:r>
      <w:r w:rsidR="004D7234" w:rsidRPr="3890AB48">
        <w:rPr>
          <w:rFonts w:asciiTheme="minorHAnsi" w:hAnsiTheme="minorHAnsi" w:cstheme="minorBidi"/>
          <w:b/>
          <w:bCs/>
          <w:sz w:val="22"/>
          <w:szCs w:val="22"/>
        </w:rPr>
        <w:t>Ich verpflichte mich / wir verpflichten uns, nachträgliche Änderungen oder Erkenntnisse gegenüber den vorstehenden Erklärungen dem Auftraggeber jeweils unverzüglich mitzuteilen.</w:t>
      </w:r>
    </w:p>
    <w:p w14:paraId="2C927143" w14:textId="77777777" w:rsidR="00E138DC" w:rsidRPr="00E138DC" w:rsidRDefault="00E138DC" w:rsidP="00E138DC">
      <w:pPr>
        <w:rPr>
          <w:rFonts w:asciiTheme="minorHAnsi" w:hAnsiTheme="minorHAnsi" w:cstheme="minorHAnsi"/>
          <w:i/>
          <w:szCs w:val="22"/>
        </w:rPr>
      </w:pPr>
    </w:p>
    <w:p w14:paraId="27BCD59D" w14:textId="77777777" w:rsidR="001629FA" w:rsidRDefault="001629FA" w:rsidP="327510BD">
      <w:pPr>
        <w:pStyle w:val="berschrift1"/>
      </w:pPr>
      <w:r w:rsidRPr="00FD390C">
        <w:lastRenderedPageBreak/>
        <w:t>Eigenerklärungen zur wirtschaftlichen und finanziellen Leistungsfähigkeit</w:t>
      </w:r>
    </w:p>
    <w:p w14:paraId="632CB6F0" w14:textId="08CA6348" w:rsidR="001629FA" w:rsidRPr="004A58B7" w:rsidRDefault="001629FA" w:rsidP="004A58B7">
      <w:pPr>
        <w:pStyle w:val="berschrift2"/>
        <w:rPr>
          <w:rFonts w:asciiTheme="minorHAnsi" w:hAnsiTheme="minorHAnsi" w:cstheme="minorBidi"/>
        </w:rPr>
      </w:pPr>
      <w:r w:rsidRPr="327510BD">
        <w:rPr>
          <w:rFonts w:asciiTheme="minorHAnsi" w:hAnsiTheme="minorHAnsi" w:cstheme="minorBidi"/>
        </w:rPr>
        <w:t>Eigenerklärungen bezüglich des Bestehens oder des Abschlusses einer Berufs</w:t>
      </w:r>
      <w:r w:rsidR="03371807" w:rsidRPr="327510BD">
        <w:rPr>
          <w:rFonts w:asciiTheme="minorHAnsi" w:hAnsiTheme="minorHAnsi" w:cstheme="minorBidi"/>
        </w:rPr>
        <w:t>-/ Betriebs</w:t>
      </w:r>
      <w:r w:rsidRPr="327510BD">
        <w:rPr>
          <w:rFonts w:asciiTheme="minorHAnsi" w:hAnsiTheme="minorHAnsi" w:cstheme="minorBidi"/>
        </w:rPr>
        <w:t>haftpflichtversicherung in marktüblichem Rahmen</w:t>
      </w:r>
    </w:p>
    <w:p w14:paraId="4572EF1A" w14:textId="77777777" w:rsidR="001629FA" w:rsidRPr="00FD390C" w:rsidRDefault="001629FA" w:rsidP="001629FA">
      <w:pPr>
        <w:rPr>
          <w:rFonts w:asciiTheme="minorHAnsi" w:hAnsiTheme="minorHAnsi" w:cstheme="minorHAnsi"/>
          <w:szCs w:val="22"/>
        </w:rPr>
      </w:pPr>
    </w:p>
    <w:p w14:paraId="6B8D4D0D" w14:textId="7AEF4C32" w:rsidR="00907D74" w:rsidRDefault="001629FA" w:rsidP="001629FA">
      <w:pPr>
        <w:tabs>
          <w:tab w:val="left" w:pos="9070"/>
        </w:tabs>
        <w:autoSpaceDE w:val="0"/>
        <w:autoSpaceDN w:val="0"/>
        <w:adjustRightInd w:val="0"/>
        <w:spacing w:after="120"/>
        <w:ind w:right="-2" w:firstLine="4"/>
        <w:jc w:val="both"/>
        <w:rPr>
          <w:rFonts w:asciiTheme="minorHAnsi" w:hAnsiTheme="minorHAnsi" w:cstheme="minorBidi"/>
        </w:rPr>
      </w:pPr>
      <w:r w:rsidRPr="4165D4EA">
        <w:rPr>
          <w:rFonts w:asciiTheme="minorHAnsi" w:hAnsiTheme="minorHAnsi" w:cstheme="minorBidi"/>
        </w:rPr>
        <w:t xml:space="preserve">Mir / Uns ist bekannt, dass ich / wir im </w:t>
      </w:r>
      <w:r w:rsidR="00D8551B" w:rsidRPr="00D8551B">
        <w:rPr>
          <w:rFonts w:asciiTheme="minorHAnsi" w:hAnsiTheme="minorHAnsi" w:cstheme="minorBidi"/>
        </w:rPr>
        <w:t>Fall der Zuschlagserteilung</w:t>
      </w:r>
      <w:r w:rsidRPr="4165D4EA">
        <w:rPr>
          <w:rFonts w:asciiTheme="minorHAnsi" w:hAnsiTheme="minorHAnsi" w:cstheme="minorBidi"/>
        </w:rPr>
        <w:t xml:space="preserve"> verpflichtet bin / sind, eine Berufs</w:t>
      </w:r>
      <w:r w:rsidR="75285BC5" w:rsidRPr="4165D4EA">
        <w:rPr>
          <w:rFonts w:asciiTheme="minorHAnsi" w:hAnsiTheme="minorHAnsi" w:cstheme="minorBidi"/>
        </w:rPr>
        <w:t>-/ Betriebs</w:t>
      </w:r>
      <w:r w:rsidRPr="4165D4EA">
        <w:rPr>
          <w:rFonts w:asciiTheme="minorHAnsi" w:hAnsiTheme="minorHAnsi" w:cstheme="minorBidi"/>
        </w:rPr>
        <w:t xml:space="preserve">haftpflichtversicherung abzuschließen und diesen Versicherungsschutz während der gesamten Dauer des Vertragsverhältnisses aufrecht zu erhalten. </w:t>
      </w:r>
    </w:p>
    <w:p w14:paraId="654B9115" w14:textId="6F24A2FA" w:rsidR="001629FA" w:rsidRPr="00FD390C" w:rsidRDefault="001629FA" w:rsidP="001629FA">
      <w:pPr>
        <w:tabs>
          <w:tab w:val="left" w:pos="9070"/>
        </w:tabs>
        <w:autoSpaceDE w:val="0"/>
        <w:autoSpaceDN w:val="0"/>
        <w:adjustRightInd w:val="0"/>
        <w:spacing w:after="120"/>
        <w:ind w:right="-2" w:firstLine="4"/>
        <w:jc w:val="both"/>
        <w:rPr>
          <w:rFonts w:asciiTheme="minorHAnsi" w:hAnsiTheme="minorHAnsi" w:cstheme="minorHAnsi"/>
          <w:szCs w:val="22"/>
        </w:rPr>
      </w:pPr>
      <w:r w:rsidRPr="00FD390C">
        <w:rPr>
          <w:rFonts w:asciiTheme="minorHAnsi" w:hAnsiTheme="minorHAnsi" w:cstheme="minorHAnsi"/>
          <w:b/>
          <w:szCs w:val="22"/>
        </w:rPr>
        <w:t xml:space="preserve">Mindeststandard: </w:t>
      </w:r>
      <w:r w:rsidRPr="00FD390C">
        <w:rPr>
          <w:rFonts w:asciiTheme="minorHAnsi" w:hAnsiTheme="minorHAnsi" w:cstheme="minorHAnsi"/>
          <w:szCs w:val="22"/>
        </w:rPr>
        <w:t>Diese Versicherung muss folgende Mindestdeckungssummen je Schadensereignis aufweisen:</w:t>
      </w:r>
    </w:p>
    <w:p w14:paraId="1F09CE43" w14:textId="77777777" w:rsidR="001629FA" w:rsidRPr="00FD390C" w:rsidRDefault="001629FA" w:rsidP="3B5209B5">
      <w:pPr>
        <w:tabs>
          <w:tab w:val="left" w:pos="9070"/>
        </w:tabs>
        <w:autoSpaceDE w:val="0"/>
        <w:autoSpaceDN w:val="0"/>
        <w:adjustRightInd w:val="0"/>
        <w:spacing w:after="120"/>
        <w:ind w:right="-2" w:firstLine="4"/>
        <w:jc w:val="both"/>
        <w:rPr>
          <w:rFonts w:asciiTheme="minorHAnsi" w:hAnsiTheme="minorHAnsi" w:cstheme="minorBidi"/>
        </w:rPr>
      </w:pPr>
    </w:p>
    <w:p w14:paraId="563AAEF0" w14:textId="79CAD074" w:rsidR="001629FA" w:rsidRPr="004B4105" w:rsidRDefault="50B33D26" w:rsidP="1BDE1309">
      <w:pPr>
        <w:numPr>
          <w:ilvl w:val="0"/>
          <w:numId w:val="22"/>
        </w:numPr>
        <w:spacing w:after="120" w:line="276" w:lineRule="auto"/>
        <w:ind w:left="567" w:hanging="283"/>
        <w:jc w:val="both"/>
        <w:rPr>
          <w:rFonts w:asciiTheme="minorHAnsi" w:hAnsiTheme="minorHAnsi" w:cstheme="minorBidi"/>
        </w:rPr>
      </w:pPr>
      <w:r w:rsidRPr="1BDE1309">
        <w:rPr>
          <w:rFonts w:asciiTheme="minorHAnsi" w:hAnsiTheme="minorHAnsi" w:cstheme="minorBidi"/>
        </w:rPr>
        <w:t xml:space="preserve">Personenschäden: </w:t>
      </w:r>
      <w:r>
        <w:tab/>
      </w:r>
      <w:r>
        <w:tab/>
      </w:r>
      <w:r>
        <w:tab/>
      </w:r>
      <w:r>
        <w:tab/>
      </w:r>
      <w:r>
        <w:tab/>
      </w:r>
      <w:r w:rsidR="2B96DE35" w:rsidRPr="1BDE1309">
        <w:rPr>
          <w:rFonts w:asciiTheme="minorHAnsi" w:hAnsiTheme="minorHAnsi" w:cstheme="minorBidi"/>
        </w:rPr>
        <w:t>2</w:t>
      </w:r>
      <w:r w:rsidRPr="1BDE1309">
        <w:rPr>
          <w:rFonts w:asciiTheme="minorHAnsi" w:hAnsiTheme="minorHAnsi" w:cstheme="minorBidi"/>
        </w:rPr>
        <w:t>.000.000,00 Euro (je Schadensfall)</w:t>
      </w:r>
    </w:p>
    <w:p w14:paraId="24561BC9" w14:textId="70D5F4A2" w:rsidR="001629FA" w:rsidRPr="004B4105" w:rsidRDefault="3EA135D5" w:rsidP="1BDE1309">
      <w:pPr>
        <w:numPr>
          <w:ilvl w:val="0"/>
          <w:numId w:val="22"/>
        </w:numPr>
        <w:spacing w:after="120" w:line="276" w:lineRule="auto"/>
        <w:ind w:left="567" w:hanging="283"/>
        <w:jc w:val="both"/>
        <w:rPr>
          <w:rFonts w:asciiTheme="minorHAnsi" w:hAnsiTheme="minorHAnsi" w:cstheme="minorBidi"/>
        </w:rPr>
      </w:pPr>
      <w:r w:rsidRPr="1BDE1309">
        <w:rPr>
          <w:rFonts w:asciiTheme="minorHAnsi" w:hAnsiTheme="minorHAnsi" w:cstheme="minorBidi"/>
        </w:rPr>
        <w:t xml:space="preserve">Vermögens-, </w:t>
      </w:r>
      <w:r w:rsidR="50B33D26" w:rsidRPr="1BDE1309">
        <w:rPr>
          <w:rFonts w:asciiTheme="minorHAnsi" w:hAnsiTheme="minorHAnsi" w:cstheme="minorBidi"/>
        </w:rPr>
        <w:t>Sach- und sonstige Schäden:</w:t>
      </w:r>
      <w:r>
        <w:tab/>
      </w:r>
      <w:r>
        <w:tab/>
      </w:r>
      <w:r w:rsidR="21DDCF22" w:rsidRPr="1BDE1309">
        <w:rPr>
          <w:rFonts w:asciiTheme="minorHAnsi" w:hAnsiTheme="minorHAnsi" w:cstheme="minorBidi"/>
        </w:rPr>
        <w:t>2</w:t>
      </w:r>
      <w:r w:rsidR="50B33D26" w:rsidRPr="1BDE1309">
        <w:rPr>
          <w:rFonts w:asciiTheme="minorHAnsi" w:hAnsiTheme="minorHAnsi" w:cstheme="minorBidi"/>
        </w:rPr>
        <w:t>.000.000,00 Euro (je Schadensfall)</w:t>
      </w:r>
    </w:p>
    <w:p w14:paraId="1674A565" w14:textId="77777777" w:rsidR="001629FA" w:rsidRPr="00FD390C" w:rsidRDefault="001629FA" w:rsidP="3B5209B5">
      <w:pPr>
        <w:tabs>
          <w:tab w:val="left" w:pos="9070"/>
        </w:tabs>
        <w:autoSpaceDE w:val="0"/>
        <w:autoSpaceDN w:val="0"/>
        <w:adjustRightInd w:val="0"/>
        <w:spacing w:after="120"/>
        <w:ind w:right="-2" w:firstLine="4"/>
        <w:jc w:val="both"/>
        <w:rPr>
          <w:rFonts w:asciiTheme="minorHAnsi" w:hAnsiTheme="minorHAnsi" w:cstheme="minorBidi"/>
        </w:rPr>
      </w:pPr>
    </w:p>
    <w:p w14:paraId="13F9D016" w14:textId="360C809F" w:rsidR="001629FA" w:rsidRPr="00FD390C" w:rsidRDefault="50B33D26" w:rsidP="3B5209B5">
      <w:pPr>
        <w:jc w:val="both"/>
        <w:rPr>
          <w:rFonts w:asciiTheme="minorHAnsi" w:hAnsiTheme="minorHAnsi" w:cstheme="minorBidi"/>
        </w:rPr>
      </w:pPr>
      <w:r w:rsidRPr="3B5209B5">
        <w:rPr>
          <w:rFonts w:asciiTheme="minorHAnsi" w:hAnsiTheme="minorHAnsi" w:cstheme="minorBidi"/>
        </w:rPr>
        <w:t xml:space="preserve">Die Deckungssummen müssen in jedem Versicherungsjahr zumindest </w:t>
      </w:r>
      <w:r w:rsidRPr="3B5209B5">
        <w:rPr>
          <w:rFonts w:asciiTheme="minorHAnsi" w:hAnsiTheme="minorHAnsi" w:cstheme="minorBidi"/>
          <w:b/>
          <w:bCs/>
        </w:rPr>
        <w:t>zweimal zur Verfügung</w:t>
      </w:r>
      <w:r w:rsidRPr="3B5209B5">
        <w:rPr>
          <w:rFonts w:asciiTheme="minorHAnsi" w:hAnsiTheme="minorHAnsi" w:cstheme="minorBidi"/>
        </w:rPr>
        <w:t xml:space="preserve"> </w:t>
      </w:r>
      <w:r w:rsidR="364AAD06" w:rsidRPr="3B5209B5">
        <w:rPr>
          <w:rFonts w:asciiTheme="minorHAnsi" w:hAnsiTheme="minorHAnsi" w:cstheme="minorBidi"/>
        </w:rPr>
        <w:t>(2-fache Maximierung)</w:t>
      </w:r>
      <w:r w:rsidRPr="3B5209B5">
        <w:rPr>
          <w:rFonts w:asciiTheme="minorHAnsi" w:hAnsiTheme="minorHAnsi" w:cstheme="minorBidi"/>
        </w:rPr>
        <w:t xml:space="preserve"> stehen. Ferner ist mir / uns bekannt, dass das Bestehen des Versicherungsschutzes innerhalb von zwei Wochen nach Zuschlagserteilung durch Vorlage </w:t>
      </w:r>
      <w:r w:rsidR="097A4819" w:rsidRPr="3B5209B5">
        <w:rPr>
          <w:rFonts w:asciiTheme="minorHAnsi" w:hAnsiTheme="minorHAnsi" w:cstheme="minorBidi"/>
        </w:rPr>
        <w:t>einer aktuellen</w:t>
      </w:r>
      <w:r w:rsidRPr="3B5209B5">
        <w:rPr>
          <w:rFonts w:asciiTheme="minorHAnsi" w:hAnsiTheme="minorHAnsi" w:cstheme="minorBidi"/>
        </w:rPr>
        <w:t xml:space="preserve"> Kopie des Versicherungsscheins gegenüber dem Auftraggeber nachzuweisen ist.</w:t>
      </w:r>
      <w:r w:rsidR="2575936A" w:rsidRPr="3B5209B5">
        <w:rPr>
          <w:rFonts w:asciiTheme="minorHAnsi" w:hAnsiTheme="minorHAnsi" w:cstheme="minorBidi"/>
        </w:rPr>
        <w:t xml:space="preserve"> </w:t>
      </w:r>
    </w:p>
    <w:p w14:paraId="71B09EE7" w14:textId="77777777" w:rsidR="001629FA" w:rsidRPr="00FD390C" w:rsidRDefault="001629FA" w:rsidP="001629FA">
      <w:pPr>
        <w:jc w:val="both"/>
        <w:rPr>
          <w:rFonts w:asciiTheme="minorHAnsi" w:hAnsiTheme="minorHAnsi" w:cstheme="minorHAnsi"/>
          <w:szCs w:val="22"/>
        </w:rPr>
      </w:pPr>
    </w:p>
    <w:p w14:paraId="1FCCE5A0" w14:textId="77777777" w:rsidR="001629FA" w:rsidRPr="00FD390C" w:rsidRDefault="001629FA" w:rsidP="001629FA">
      <w:pPr>
        <w:jc w:val="both"/>
        <w:rPr>
          <w:rFonts w:asciiTheme="minorHAnsi" w:hAnsiTheme="minorHAnsi" w:cstheme="minorHAnsi"/>
          <w:szCs w:val="22"/>
        </w:rPr>
      </w:pPr>
    </w:p>
    <w:p w14:paraId="1291FF93" w14:textId="77777777" w:rsidR="001629FA" w:rsidRPr="00FD390C" w:rsidRDefault="001629FA" w:rsidP="001629FA">
      <w:pPr>
        <w:jc w:val="both"/>
        <w:rPr>
          <w:rFonts w:asciiTheme="minorHAnsi" w:hAnsiTheme="minorHAnsi" w:cstheme="minorHAnsi"/>
          <w:szCs w:val="22"/>
        </w:rPr>
      </w:pPr>
      <w:r w:rsidRPr="00FD390C">
        <w:rPr>
          <w:rFonts w:asciiTheme="minorHAnsi" w:hAnsiTheme="minorHAnsi" w:cstheme="minorHAnsi"/>
          <w:szCs w:val="22"/>
        </w:rPr>
        <w:t>Ich / Wir erkläre(n), dass</w:t>
      </w:r>
    </w:p>
    <w:p w14:paraId="060652B8" w14:textId="77777777" w:rsidR="001629FA" w:rsidRPr="00FD390C" w:rsidRDefault="001629FA" w:rsidP="001629FA">
      <w:pPr>
        <w:jc w:val="both"/>
        <w:rPr>
          <w:rFonts w:asciiTheme="minorHAnsi" w:hAnsiTheme="minorHAnsi" w:cstheme="minorHAnsi"/>
          <w:i/>
          <w:szCs w:val="22"/>
        </w:rPr>
      </w:pPr>
      <w:r w:rsidRPr="00FD390C">
        <w:rPr>
          <w:rFonts w:asciiTheme="minorHAnsi" w:hAnsiTheme="minorHAnsi" w:cstheme="minorHAnsi"/>
          <w:szCs w:val="22"/>
        </w:rPr>
        <w:t>(</w:t>
      </w:r>
      <w:r w:rsidRPr="00FD390C">
        <w:rPr>
          <w:rFonts w:asciiTheme="minorHAnsi" w:hAnsiTheme="minorHAnsi" w:cstheme="minorHAnsi"/>
          <w:i/>
          <w:szCs w:val="22"/>
        </w:rPr>
        <w:t>Zutreffendes bitte ankreuzen)</w:t>
      </w:r>
    </w:p>
    <w:p w14:paraId="3BA005AE" w14:textId="77777777" w:rsidR="001629FA" w:rsidRPr="00FD390C" w:rsidRDefault="001629FA" w:rsidP="001629FA">
      <w:pPr>
        <w:jc w:val="both"/>
        <w:rPr>
          <w:rFonts w:asciiTheme="minorHAnsi" w:hAnsiTheme="minorHAnsi" w:cstheme="minorHAnsi"/>
          <w:i/>
          <w:szCs w:val="22"/>
        </w:rPr>
      </w:pPr>
    </w:p>
    <w:p w14:paraId="0506BDD4" w14:textId="77777777" w:rsidR="001629FA" w:rsidRPr="00FD390C" w:rsidRDefault="001629FA" w:rsidP="001629FA">
      <w:pPr>
        <w:jc w:val="both"/>
        <w:rPr>
          <w:rFonts w:asciiTheme="minorHAnsi" w:hAnsiTheme="minorHAnsi" w:cstheme="minorHAnsi"/>
          <w:i/>
          <w:szCs w:val="22"/>
        </w:rPr>
      </w:pPr>
    </w:p>
    <w:p w14:paraId="6EAD2AC8" w14:textId="52955ED7" w:rsidR="001629FA" w:rsidRPr="004A58B7" w:rsidRDefault="00F5790A" w:rsidP="00A272A3">
      <w:pPr>
        <w:ind w:left="360"/>
        <w:jc w:val="both"/>
        <w:rPr>
          <w:rFonts w:asciiTheme="minorHAnsi" w:hAnsiTheme="minorHAnsi" w:cstheme="minorBidi"/>
        </w:rPr>
      </w:pPr>
      <w:sdt>
        <w:sdtPr>
          <w:rPr>
            <w:rFonts w:asciiTheme="minorHAnsi" w:hAnsiTheme="minorHAnsi" w:cstheme="minorBidi"/>
          </w:rPr>
          <w:id w:val="874351188"/>
          <w14:checkbox>
            <w14:checked w14:val="0"/>
            <w14:checkedState w14:val="2612" w14:font="MS Gothic"/>
            <w14:uncheckedState w14:val="2610" w14:font="MS Gothic"/>
          </w14:checkbox>
        </w:sdtPr>
        <w:sdtEndPr/>
        <w:sdtContent>
          <w:r w:rsidR="00390853" w:rsidRPr="00A272A3">
            <w:rPr>
              <w:rFonts w:ascii="MS Gothic" w:eastAsia="MS Gothic" w:hAnsi="MS Gothic" w:cstheme="minorBidi"/>
            </w:rPr>
            <w:t>☐</w:t>
          </w:r>
        </w:sdtContent>
      </w:sdt>
      <w:r w:rsidR="001629FA" w:rsidRPr="00A272A3">
        <w:rPr>
          <w:rFonts w:asciiTheme="minorHAnsi" w:hAnsiTheme="minorHAnsi" w:cstheme="minorBidi"/>
        </w:rPr>
        <w:t xml:space="preserve"> ich / wir über eine gültige </w:t>
      </w:r>
      <w:r w:rsidR="00046E39" w:rsidRPr="00A272A3">
        <w:rPr>
          <w:rFonts w:asciiTheme="minorHAnsi" w:hAnsiTheme="minorHAnsi" w:cstheme="minorBidi"/>
        </w:rPr>
        <w:t>Berufs-</w:t>
      </w:r>
      <w:r w:rsidR="1709792E" w:rsidRPr="00A272A3">
        <w:rPr>
          <w:rFonts w:asciiTheme="minorHAnsi" w:hAnsiTheme="minorHAnsi" w:cstheme="minorBidi"/>
        </w:rPr>
        <w:t xml:space="preserve">/ </w:t>
      </w:r>
      <w:r w:rsidR="00046E39" w:rsidRPr="00A272A3">
        <w:rPr>
          <w:rFonts w:asciiTheme="minorHAnsi" w:hAnsiTheme="minorHAnsi" w:cstheme="minorBidi"/>
        </w:rPr>
        <w:t>Betriebshaftpflichtversicherung</w:t>
      </w:r>
      <w:r w:rsidR="001629FA" w:rsidRPr="00A272A3">
        <w:rPr>
          <w:rFonts w:asciiTheme="minorHAnsi" w:hAnsiTheme="minorHAnsi" w:cstheme="minorBidi"/>
        </w:rPr>
        <w:t xml:space="preserve"> zu den o. g. Bedingungen bereits verfüge(n). Eine Kopie des Versicherungsnachweises lege ich / wir bereits jetzt als </w:t>
      </w:r>
      <w:r w:rsidR="001629FA" w:rsidRPr="004B4105">
        <w:rPr>
          <w:rFonts w:asciiTheme="minorHAnsi" w:hAnsiTheme="minorHAnsi" w:cstheme="minorBidi"/>
          <w:b/>
          <w:bCs/>
        </w:rPr>
        <w:t xml:space="preserve">Anhang </w:t>
      </w:r>
      <w:r w:rsidR="004B4105">
        <w:rPr>
          <w:rFonts w:asciiTheme="minorHAnsi" w:hAnsiTheme="minorHAnsi" w:cstheme="minorBidi"/>
          <w:b/>
          <w:bCs/>
        </w:rPr>
        <w:t>3</w:t>
      </w:r>
      <w:r w:rsidR="001629FA" w:rsidRPr="00A272A3">
        <w:rPr>
          <w:rFonts w:asciiTheme="minorHAnsi" w:hAnsiTheme="minorHAnsi" w:cstheme="minorBidi"/>
        </w:rPr>
        <w:t xml:space="preserve"> bei.</w:t>
      </w:r>
    </w:p>
    <w:p w14:paraId="044F206A" w14:textId="77777777" w:rsidR="001629FA" w:rsidRPr="00FD390C" w:rsidRDefault="001629FA" w:rsidP="001629FA">
      <w:pPr>
        <w:pStyle w:val="Listenabsatz"/>
        <w:jc w:val="both"/>
        <w:rPr>
          <w:rFonts w:asciiTheme="minorHAnsi" w:hAnsiTheme="minorHAnsi" w:cstheme="minorBidi"/>
        </w:rPr>
      </w:pPr>
    </w:p>
    <w:p w14:paraId="3F768557" w14:textId="3522A0C2" w:rsidR="7C253011" w:rsidRDefault="7C253011" w:rsidP="4165D4EA">
      <w:pPr>
        <w:pStyle w:val="Listenabsatz"/>
        <w:jc w:val="both"/>
        <w:rPr>
          <w:rFonts w:asciiTheme="minorHAnsi" w:hAnsiTheme="minorHAnsi" w:cstheme="minorBidi"/>
          <w:b/>
          <w:bCs/>
          <w:color w:val="FF0000"/>
        </w:rPr>
      </w:pPr>
      <w:r w:rsidRPr="4165D4EA">
        <w:rPr>
          <w:rFonts w:asciiTheme="minorHAnsi" w:hAnsiTheme="minorHAnsi" w:cstheme="minorBidi"/>
          <w:b/>
          <w:bCs/>
          <w:color w:val="FF0000"/>
        </w:rPr>
        <w:t>ODER</w:t>
      </w:r>
    </w:p>
    <w:p w14:paraId="6A9B2965" w14:textId="77777777" w:rsidR="001629FA" w:rsidRPr="00FD390C" w:rsidRDefault="001629FA" w:rsidP="001629FA">
      <w:pPr>
        <w:pStyle w:val="Listenabsatz"/>
        <w:jc w:val="both"/>
        <w:rPr>
          <w:rFonts w:asciiTheme="minorHAnsi" w:hAnsiTheme="minorHAnsi" w:cstheme="minorHAnsi"/>
          <w:szCs w:val="22"/>
        </w:rPr>
      </w:pPr>
    </w:p>
    <w:p w14:paraId="1FB66F71" w14:textId="6C7D3F35" w:rsidR="001629FA" w:rsidRPr="00FD390C" w:rsidRDefault="00F5790A" w:rsidP="00A272A3">
      <w:pPr>
        <w:ind w:left="360"/>
        <w:jc w:val="both"/>
        <w:rPr>
          <w:rFonts w:asciiTheme="minorHAnsi" w:hAnsiTheme="minorHAnsi" w:cstheme="minorBidi"/>
          <w:b/>
          <w:bCs/>
        </w:rPr>
      </w:pPr>
      <w:sdt>
        <w:sdtPr>
          <w:rPr>
            <w:rFonts w:asciiTheme="minorHAnsi" w:hAnsiTheme="minorHAnsi" w:cstheme="minorBidi"/>
          </w:rPr>
          <w:id w:val="2016259886"/>
          <w14:checkbox>
            <w14:checked w14:val="0"/>
            <w14:checkedState w14:val="2612" w14:font="MS Gothic"/>
            <w14:uncheckedState w14:val="2610" w14:font="MS Gothic"/>
          </w14:checkbox>
        </w:sdtPr>
        <w:sdtEndPr/>
        <w:sdtContent>
          <w:r w:rsidR="001629FA" w:rsidRPr="00A272A3">
            <w:rPr>
              <w:rFonts w:ascii="Segoe UI Symbol" w:eastAsia="MS Gothic" w:hAnsi="Segoe UI Symbol" w:cs="Segoe UI Symbol"/>
            </w:rPr>
            <w:t>☐</w:t>
          </w:r>
        </w:sdtContent>
      </w:sdt>
      <w:r w:rsidR="001629FA" w:rsidRPr="00A272A3">
        <w:rPr>
          <w:rFonts w:asciiTheme="minorHAnsi" w:hAnsiTheme="minorHAnsi" w:cstheme="minorBidi"/>
        </w:rPr>
        <w:t xml:space="preserve"> ich mich / wir uns verpflichte(n), für den Fall der Zuschlagserteilung eine </w:t>
      </w:r>
      <w:r w:rsidR="00DF4167" w:rsidRPr="00A272A3">
        <w:rPr>
          <w:rFonts w:asciiTheme="minorHAnsi" w:hAnsiTheme="minorHAnsi" w:cstheme="minorBidi"/>
        </w:rPr>
        <w:t>Berufs-</w:t>
      </w:r>
      <w:r w:rsidR="5BBDB2DF" w:rsidRPr="00A272A3">
        <w:rPr>
          <w:rFonts w:asciiTheme="minorHAnsi" w:hAnsiTheme="minorHAnsi" w:cstheme="minorBidi"/>
        </w:rPr>
        <w:t xml:space="preserve">/ </w:t>
      </w:r>
      <w:r w:rsidR="00DF4167" w:rsidRPr="00A272A3">
        <w:rPr>
          <w:rFonts w:asciiTheme="minorHAnsi" w:hAnsiTheme="minorHAnsi" w:cstheme="minorBidi"/>
        </w:rPr>
        <w:t>Betriebshaftpflichtversicherung</w:t>
      </w:r>
      <w:r w:rsidR="768ACF3C" w:rsidRPr="00A272A3">
        <w:rPr>
          <w:rFonts w:asciiTheme="minorHAnsi" w:hAnsiTheme="minorHAnsi" w:cstheme="minorBidi"/>
        </w:rPr>
        <w:t xml:space="preserve"> </w:t>
      </w:r>
      <w:r w:rsidR="001629FA" w:rsidRPr="00A272A3">
        <w:rPr>
          <w:rFonts w:asciiTheme="minorHAnsi" w:hAnsiTheme="minorHAnsi" w:cstheme="minorBidi"/>
        </w:rPr>
        <w:t>zu den o. g. Bedingungen abzuschließen.</w:t>
      </w:r>
      <w:r w:rsidR="1B60897F" w:rsidRPr="00A272A3">
        <w:rPr>
          <w:rFonts w:asciiTheme="minorHAnsi" w:hAnsiTheme="minorHAnsi" w:cstheme="minorBidi"/>
        </w:rPr>
        <w:t xml:space="preserve"> </w:t>
      </w:r>
      <w:r w:rsidR="001629FA" w:rsidRPr="00A272A3">
        <w:rPr>
          <w:rFonts w:asciiTheme="minorHAnsi" w:hAnsiTheme="minorHAnsi" w:cstheme="minorBidi"/>
          <w:b/>
          <w:bCs/>
        </w:rPr>
        <w:t xml:space="preserve">Nach </w:t>
      </w:r>
      <w:r w:rsidR="00362D71" w:rsidRPr="00A272A3">
        <w:rPr>
          <w:rFonts w:asciiTheme="minorHAnsi" w:hAnsiTheme="minorHAnsi" w:cstheme="minorBidi"/>
          <w:b/>
          <w:bCs/>
        </w:rPr>
        <w:t xml:space="preserve">Zuschlagserteilung </w:t>
      </w:r>
      <w:r w:rsidR="001629FA" w:rsidRPr="00A272A3">
        <w:rPr>
          <w:rFonts w:asciiTheme="minorHAnsi" w:hAnsiTheme="minorHAnsi" w:cstheme="minorBidi"/>
          <w:b/>
          <w:bCs/>
        </w:rPr>
        <w:t xml:space="preserve">werde(n) ich/wir den Versicherungsnachweis </w:t>
      </w:r>
      <w:r w:rsidR="635C4D6A" w:rsidRPr="00A272A3">
        <w:rPr>
          <w:rFonts w:asciiTheme="minorHAnsi" w:hAnsiTheme="minorHAnsi" w:cstheme="minorBidi"/>
          <w:b/>
          <w:bCs/>
        </w:rPr>
        <w:t xml:space="preserve">innerhalb von 2 </w:t>
      </w:r>
      <w:r w:rsidR="00C64BF5" w:rsidRPr="00A272A3">
        <w:rPr>
          <w:rFonts w:asciiTheme="minorHAnsi" w:hAnsiTheme="minorHAnsi" w:cstheme="minorBidi"/>
          <w:b/>
          <w:bCs/>
        </w:rPr>
        <w:t>Wochen unaufgefordert</w:t>
      </w:r>
      <w:r w:rsidR="001629FA" w:rsidRPr="00A272A3">
        <w:rPr>
          <w:rFonts w:asciiTheme="minorHAnsi" w:hAnsiTheme="minorHAnsi" w:cstheme="minorBidi"/>
          <w:b/>
          <w:bCs/>
        </w:rPr>
        <w:t xml:space="preserve"> vorlegen.</w:t>
      </w:r>
    </w:p>
    <w:p w14:paraId="34DE1705" w14:textId="77777777" w:rsidR="001629FA" w:rsidRPr="00FD390C" w:rsidRDefault="001629FA" w:rsidP="001629FA">
      <w:pPr>
        <w:rPr>
          <w:rFonts w:asciiTheme="minorHAnsi" w:hAnsiTheme="minorHAnsi" w:cstheme="minorHAnsi"/>
          <w:b/>
          <w:color w:val="000000"/>
          <w:szCs w:val="22"/>
        </w:rPr>
      </w:pPr>
      <w:r w:rsidRPr="00FD390C">
        <w:rPr>
          <w:rFonts w:asciiTheme="minorHAnsi" w:hAnsiTheme="minorHAnsi" w:cstheme="minorHAnsi"/>
          <w:b/>
          <w:color w:val="000000"/>
          <w:szCs w:val="22"/>
        </w:rPr>
        <w:br w:type="page"/>
      </w:r>
    </w:p>
    <w:p w14:paraId="4725F3E8" w14:textId="14E5F06A" w:rsidR="001629FA" w:rsidRPr="00FD390C" w:rsidRDefault="001629FA" w:rsidP="3890AB48">
      <w:pPr>
        <w:pStyle w:val="berschrift2"/>
      </w:pPr>
      <w:r>
        <w:lastRenderedPageBreak/>
        <w:t>Angaben zum Umsatz in den letzten drei Jahre</w:t>
      </w:r>
      <w:r w:rsidR="50DA70AB">
        <w:t>n</w:t>
      </w:r>
    </w:p>
    <w:p w14:paraId="160AE400" w14:textId="77777777" w:rsidR="001629FA" w:rsidRPr="00FD390C" w:rsidRDefault="001629FA" w:rsidP="3B5209B5">
      <w:pPr>
        <w:jc w:val="both"/>
        <w:rPr>
          <w:rFonts w:asciiTheme="minorHAnsi" w:hAnsiTheme="minorHAnsi" w:cstheme="minorBidi"/>
        </w:rPr>
      </w:pPr>
    </w:p>
    <w:p w14:paraId="3AD989E0" w14:textId="1A9379A5" w:rsidR="001629FA" w:rsidRDefault="50B33D26" w:rsidP="2A32021A">
      <w:pPr>
        <w:jc w:val="both"/>
        <w:rPr>
          <w:rFonts w:asciiTheme="minorHAnsi" w:hAnsiTheme="minorHAnsi" w:cstheme="minorBidi"/>
        </w:rPr>
      </w:pPr>
      <w:r w:rsidRPr="2A32021A">
        <w:rPr>
          <w:rFonts w:asciiTheme="minorHAnsi" w:hAnsiTheme="minorHAnsi" w:cstheme="minorBidi"/>
          <w:b/>
          <w:bCs/>
        </w:rPr>
        <w:t>Mindeststandard:</w:t>
      </w:r>
      <w:r w:rsidRPr="2A32021A">
        <w:rPr>
          <w:rFonts w:asciiTheme="minorHAnsi" w:hAnsiTheme="minorHAnsi" w:cstheme="minorBidi"/>
        </w:rPr>
        <w:t xml:space="preserve"> </w:t>
      </w:r>
      <w:r w:rsidRPr="2A32021A">
        <w:rPr>
          <w:rFonts w:asciiTheme="minorHAnsi" w:hAnsiTheme="minorHAnsi" w:cstheme="minorBidi"/>
          <w:b/>
          <w:bCs/>
        </w:rPr>
        <w:t>Gesamtumsatz</w:t>
      </w:r>
      <w:r w:rsidRPr="2A32021A">
        <w:rPr>
          <w:rFonts w:asciiTheme="minorHAnsi" w:hAnsiTheme="minorHAnsi" w:cstheme="minorBidi"/>
        </w:rPr>
        <w:t xml:space="preserve"> </w:t>
      </w:r>
      <w:r w:rsidR="342A01C2" w:rsidRPr="2A32021A">
        <w:rPr>
          <w:rFonts w:asciiTheme="minorHAnsi" w:hAnsiTheme="minorHAnsi" w:cstheme="minorBidi"/>
        </w:rPr>
        <w:t xml:space="preserve">des Bewerbers/Bieters </w:t>
      </w:r>
      <w:r w:rsidRPr="2A32021A">
        <w:rPr>
          <w:rFonts w:asciiTheme="minorHAnsi" w:hAnsiTheme="minorHAnsi" w:cstheme="minorBidi"/>
        </w:rPr>
        <w:t xml:space="preserve">in den </w:t>
      </w:r>
      <w:r w:rsidRPr="2A32021A">
        <w:rPr>
          <w:rFonts w:asciiTheme="minorHAnsi" w:hAnsiTheme="minorHAnsi" w:cstheme="minorBidi"/>
          <w:b/>
          <w:bCs/>
        </w:rPr>
        <w:t>letzten drei Jahren</w:t>
      </w:r>
      <w:r w:rsidRPr="2A32021A">
        <w:rPr>
          <w:rFonts w:asciiTheme="minorHAnsi" w:hAnsiTheme="minorHAnsi" w:cstheme="minorBidi"/>
        </w:rPr>
        <w:t xml:space="preserve"> im Durchschnitt von </w:t>
      </w:r>
      <w:r w:rsidRPr="2A32021A">
        <w:rPr>
          <w:rStyle w:val="Fett"/>
        </w:rPr>
        <w:t xml:space="preserve">mindestens </w:t>
      </w:r>
      <w:r w:rsidR="005E646F" w:rsidRPr="2A32021A">
        <w:rPr>
          <w:rStyle w:val="Fett"/>
        </w:rPr>
        <w:t>1.0</w:t>
      </w:r>
      <w:r w:rsidR="1CDFB1BE" w:rsidRPr="2A32021A">
        <w:rPr>
          <w:rStyle w:val="Fett"/>
        </w:rPr>
        <w:t>0</w:t>
      </w:r>
      <w:r w:rsidR="5A95314C" w:rsidRPr="2A32021A">
        <w:rPr>
          <w:rStyle w:val="Fett"/>
        </w:rPr>
        <w:t>0</w:t>
      </w:r>
      <w:r w:rsidR="09BC5C59" w:rsidRPr="2A32021A">
        <w:rPr>
          <w:rStyle w:val="Fett"/>
        </w:rPr>
        <w:t>.000</w:t>
      </w:r>
      <w:r w:rsidR="36E4088C" w:rsidRPr="2A32021A">
        <w:rPr>
          <w:rStyle w:val="Fett"/>
        </w:rPr>
        <w:t>,00</w:t>
      </w:r>
      <w:r w:rsidRPr="2A32021A">
        <w:rPr>
          <w:rStyle w:val="Fett"/>
        </w:rPr>
        <w:t xml:space="preserve"> Euro</w:t>
      </w:r>
      <w:r w:rsidRPr="2A32021A">
        <w:rPr>
          <w:rFonts w:asciiTheme="minorHAnsi" w:hAnsiTheme="minorHAnsi" w:cstheme="minorBidi"/>
        </w:rPr>
        <w:t xml:space="preserve"> </w:t>
      </w:r>
      <w:r w:rsidRPr="2A32021A">
        <w:rPr>
          <w:rFonts w:asciiTheme="minorHAnsi" w:hAnsiTheme="minorHAnsi" w:cstheme="minorBidi"/>
          <w:b/>
          <w:bCs/>
        </w:rPr>
        <w:t>netto p</w:t>
      </w:r>
      <w:r w:rsidR="09BC5C59" w:rsidRPr="2A32021A">
        <w:rPr>
          <w:rFonts w:asciiTheme="minorHAnsi" w:hAnsiTheme="minorHAnsi" w:cstheme="minorBidi"/>
          <w:b/>
          <w:bCs/>
        </w:rPr>
        <w:t>.a.</w:t>
      </w:r>
    </w:p>
    <w:p w14:paraId="468B20DB" w14:textId="77777777" w:rsidR="001629FA" w:rsidRPr="00706F02" w:rsidRDefault="001629FA" w:rsidP="001629FA">
      <w:pPr>
        <w:jc w:val="both"/>
        <w:rPr>
          <w:rFonts w:asciiTheme="minorHAnsi" w:hAnsiTheme="minorHAnsi" w:cstheme="minorHAnsi"/>
          <w:szCs w:val="22"/>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4111"/>
        <w:gridCol w:w="5609"/>
      </w:tblGrid>
      <w:tr w:rsidR="001629FA" w:rsidRPr="00047CB5" w14:paraId="778C8DF3" w14:textId="77777777" w:rsidTr="1C1CA156">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62783A2A" w14:textId="77777777" w:rsidR="001629FA" w:rsidRPr="00706F02" w:rsidRDefault="001629FA" w:rsidP="00B97322">
            <w:pPr>
              <w:spacing w:before="120"/>
              <w:jc w:val="both"/>
              <w:rPr>
                <w:rFonts w:asciiTheme="minorHAnsi" w:hAnsiTheme="minorHAnsi" w:cstheme="minorHAnsi"/>
                <w:szCs w:val="22"/>
              </w:rPr>
            </w:pPr>
            <w:r w:rsidRPr="00706F02">
              <w:rPr>
                <w:rFonts w:asciiTheme="minorHAnsi" w:hAnsiTheme="minorHAnsi" w:cstheme="minorHAnsi"/>
                <w:szCs w:val="22"/>
              </w:rPr>
              <w:t xml:space="preserve">Gesamtumsatz in den letzten </w:t>
            </w:r>
            <w:r w:rsidRPr="00706F02">
              <w:rPr>
                <w:rFonts w:asciiTheme="minorHAnsi" w:hAnsiTheme="minorHAnsi" w:cstheme="minorHAnsi"/>
                <w:bCs/>
                <w:szCs w:val="22"/>
              </w:rPr>
              <w:t xml:space="preserve">drei </w:t>
            </w:r>
            <w:r w:rsidRPr="00706F02">
              <w:rPr>
                <w:rFonts w:asciiTheme="minorHAnsi" w:hAnsiTheme="minorHAnsi" w:cstheme="minorHAnsi"/>
                <w:szCs w:val="22"/>
              </w:rPr>
              <w:t>Jahren:</w:t>
            </w:r>
          </w:p>
        </w:tc>
        <w:tc>
          <w:tcPr>
            <w:tcW w:w="5609" w:type="dxa"/>
            <w:tcBorders>
              <w:top w:val="single" w:sz="6" w:space="0" w:color="auto"/>
              <w:left w:val="single" w:sz="12" w:space="0" w:color="auto"/>
              <w:bottom w:val="single" w:sz="6" w:space="0" w:color="auto"/>
              <w:right w:val="single" w:sz="6" w:space="0" w:color="auto"/>
            </w:tcBorders>
          </w:tcPr>
          <w:p w14:paraId="395C3779" w14:textId="449BA126" w:rsidR="001629FA" w:rsidRPr="00047CB5" w:rsidRDefault="46A1EB41" w:rsidP="3B5209B5">
            <w:pPr>
              <w:autoSpaceDE w:val="0"/>
              <w:autoSpaceDN w:val="0"/>
              <w:adjustRightInd w:val="0"/>
              <w:rPr>
                <w:rFonts w:asciiTheme="minorHAnsi" w:hAnsiTheme="minorHAnsi" w:cstheme="minorBidi"/>
                <w:b/>
                <w:bCs/>
                <w:lang w:val="it-IT"/>
              </w:rPr>
            </w:pPr>
            <w:r w:rsidRPr="00047CB5">
              <w:rPr>
                <w:rFonts w:asciiTheme="minorHAnsi" w:hAnsiTheme="minorHAnsi" w:cstheme="minorBidi"/>
                <w:lang w:val="it-IT"/>
              </w:rPr>
              <w:t>202</w:t>
            </w:r>
            <w:r w:rsidR="0D1100EB" w:rsidRPr="00047CB5">
              <w:rPr>
                <w:rFonts w:asciiTheme="minorHAnsi" w:hAnsiTheme="minorHAnsi" w:cstheme="minorBidi"/>
                <w:lang w:val="it-IT"/>
              </w:rPr>
              <w:t>5</w:t>
            </w:r>
            <w:r w:rsidR="50B33D26" w:rsidRPr="00047CB5">
              <w:rPr>
                <w:rFonts w:asciiTheme="minorHAnsi" w:hAnsiTheme="minorHAnsi" w:cstheme="minorBidi"/>
                <w:lang w:val="it-IT"/>
              </w:rPr>
              <w:t xml:space="preserve">: </w:t>
            </w:r>
            <w:sdt>
              <w:sdtPr>
                <w:rPr>
                  <w:rFonts w:asciiTheme="minorHAnsi" w:hAnsiTheme="minorHAnsi" w:cstheme="minorBidi"/>
                  <w:b/>
                  <w:bCs/>
                </w:rPr>
                <w:id w:val="1156564820"/>
                <w:placeholder>
                  <w:docPart w:val="48E7849CA51E4155B16CEB216F3A1851"/>
                </w:placeholder>
                <w:showingPlcHdr/>
              </w:sdtPr>
              <w:sdtEndPr/>
              <w:sdtContent>
                <w:r w:rsidR="1A24EE67" w:rsidRPr="00047CB5">
                  <w:rPr>
                    <w:rStyle w:val="Platzhaltertext"/>
                    <w:rFonts w:eastAsiaTheme="minorEastAsia"/>
                    <w:lang w:val="it-IT"/>
                  </w:rPr>
                  <w:t>EUR netto eingeben</w:t>
                </w:r>
              </w:sdtContent>
            </w:sdt>
            <w:r w:rsidR="50B33D26" w:rsidRPr="00047CB5">
              <w:rPr>
                <w:rFonts w:asciiTheme="minorHAnsi" w:hAnsiTheme="minorHAnsi" w:cstheme="minorBidi"/>
                <w:lang w:val="it-IT"/>
              </w:rPr>
              <w:t>EUR netto</w:t>
            </w:r>
          </w:p>
          <w:p w14:paraId="21C8EB1C" w14:textId="3E776D98" w:rsidR="001629FA" w:rsidRPr="00047CB5" w:rsidRDefault="46A1EB41" w:rsidP="3B5209B5">
            <w:pPr>
              <w:spacing w:before="60"/>
              <w:jc w:val="both"/>
              <w:rPr>
                <w:rFonts w:asciiTheme="minorHAnsi" w:hAnsiTheme="minorHAnsi" w:cstheme="minorBidi"/>
                <w:lang w:val="it-IT"/>
              </w:rPr>
            </w:pPr>
            <w:r w:rsidRPr="00047CB5">
              <w:rPr>
                <w:rFonts w:asciiTheme="minorHAnsi" w:hAnsiTheme="minorHAnsi" w:cstheme="minorBidi"/>
                <w:lang w:val="it-IT"/>
              </w:rPr>
              <w:t>202</w:t>
            </w:r>
            <w:r w:rsidR="0D1100EB" w:rsidRPr="00047CB5">
              <w:rPr>
                <w:rFonts w:asciiTheme="minorHAnsi" w:hAnsiTheme="minorHAnsi" w:cstheme="minorBidi"/>
                <w:lang w:val="it-IT"/>
              </w:rPr>
              <w:t>4</w:t>
            </w:r>
            <w:r w:rsidR="50B33D26" w:rsidRPr="00047CB5">
              <w:rPr>
                <w:rFonts w:asciiTheme="minorHAnsi" w:hAnsiTheme="minorHAnsi" w:cstheme="minorBidi"/>
                <w:lang w:val="it-IT"/>
              </w:rPr>
              <w:t xml:space="preserve">: </w:t>
            </w:r>
            <w:sdt>
              <w:sdtPr>
                <w:rPr>
                  <w:rFonts w:asciiTheme="minorHAnsi" w:hAnsiTheme="minorHAnsi" w:cstheme="minorBidi"/>
                  <w:b/>
                  <w:bCs/>
                </w:rPr>
                <w:id w:val="1292015148"/>
                <w:placeholder>
                  <w:docPart w:val="6C2463112B514E4BAF787C0D694AE87E"/>
                </w:placeholder>
                <w:showingPlcHdr/>
              </w:sdtPr>
              <w:sdtEndPr/>
              <w:sdtContent>
                <w:r w:rsidR="2E9C069F" w:rsidRPr="00047CB5">
                  <w:rPr>
                    <w:rStyle w:val="Platzhaltertext"/>
                    <w:rFonts w:eastAsiaTheme="minorEastAsia"/>
                    <w:lang w:val="it-IT"/>
                  </w:rPr>
                  <w:t>EUR netto eingeben</w:t>
                </w:r>
              </w:sdtContent>
            </w:sdt>
            <w:r w:rsidR="50B33D26" w:rsidRPr="00047CB5">
              <w:rPr>
                <w:rFonts w:asciiTheme="minorHAnsi" w:hAnsiTheme="minorHAnsi" w:cstheme="minorBidi"/>
                <w:b/>
                <w:bCs/>
                <w:lang w:val="it-IT"/>
              </w:rPr>
              <w:t xml:space="preserve"> </w:t>
            </w:r>
            <w:r w:rsidR="50B33D26" w:rsidRPr="00047CB5">
              <w:rPr>
                <w:rFonts w:asciiTheme="minorHAnsi" w:hAnsiTheme="minorHAnsi" w:cstheme="minorBidi"/>
                <w:lang w:val="it-IT"/>
              </w:rPr>
              <w:t>EUR netto</w:t>
            </w:r>
          </w:p>
          <w:p w14:paraId="33F055F5" w14:textId="7E9E5559" w:rsidR="001629FA" w:rsidRPr="00FC0951" w:rsidRDefault="46A1EB41" w:rsidP="3B5209B5">
            <w:pPr>
              <w:spacing w:before="120"/>
              <w:jc w:val="both"/>
              <w:rPr>
                <w:rFonts w:asciiTheme="minorHAnsi" w:hAnsiTheme="minorHAnsi" w:cstheme="minorBidi"/>
                <w:lang w:val="it-IT"/>
              </w:rPr>
            </w:pPr>
            <w:r w:rsidRPr="629A4694">
              <w:rPr>
                <w:rFonts w:asciiTheme="minorHAnsi" w:hAnsiTheme="minorHAnsi" w:cstheme="minorBidi"/>
                <w:lang w:val="it-IT"/>
              </w:rPr>
              <w:t>202</w:t>
            </w:r>
            <w:r w:rsidR="0D1100EB" w:rsidRPr="629A4694">
              <w:rPr>
                <w:rFonts w:asciiTheme="minorHAnsi" w:hAnsiTheme="minorHAnsi" w:cstheme="minorBidi"/>
                <w:lang w:val="it-IT"/>
              </w:rPr>
              <w:t>3</w:t>
            </w:r>
            <w:r w:rsidR="50B33D26" w:rsidRPr="629A4694">
              <w:rPr>
                <w:rFonts w:asciiTheme="minorHAnsi" w:hAnsiTheme="minorHAnsi" w:cstheme="minorBidi"/>
                <w:lang w:val="it-IT"/>
              </w:rPr>
              <w:t xml:space="preserve">: </w:t>
            </w:r>
            <w:sdt>
              <w:sdtPr>
                <w:rPr>
                  <w:rFonts w:asciiTheme="minorHAnsi" w:hAnsiTheme="minorHAnsi" w:cstheme="minorBidi"/>
                  <w:b/>
                  <w:bCs/>
                </w:rPr>
                <w:id w:val="518286086"/>
                <w:placeholder>
                  <w:docPart w:val="544602C73FAA4306884E5BDD92686B4B"/>
                </w:placeholder>
                <w:showingPlcHdr/>
              </w:sdtPr>
              <w:sdtEndPr/>
              <w:sdtContent>
                <w:r w:rsidR="2731E82B" w:rsidRPr="00D9660E">
                  <w:rPr>
                    <w:rStyle w:val="Platzhaltertext"/>
                    <w:rFonts w:eastAsiaTheme="minorEastAsia"/>
                    <w:lang w:val="it-IT"/>
                  </w:rPr>
                  <w:t>EUR netto eingeben</w:t>
                </w:r>
              </w:sdtContent>
            </w:sdt>
            <w:r w:rsidR="50B33D26" w:rsidRPr="00D9660E">
              <w:rPr>
                <w:rFonts w:asciiTheme="minorHAnsi" w:hAnsiTheme="minorHAnsi" w:cstheme="minorBidi"/>
                <w:b/>
                <w:bCs/>
                <w:lang w:val="it-IT"/>
              </w:rPr>
              <w:t xml:space="preserve"> </w:t>
            </w:r>
            <w:r w:rsidR="50B33D26" w:rsidRPr="629A4694">
              <w:rPr>
                <w:rFonts w:asciiTheme="minorHAnsi" w:hAnsiTheme="minorHAnsi" w:cstheme="minorBidi"/>
                <w:lang w:val="it-IT"/>
              </w:rPr>
              <w:t>EUR netto</w:t>
            </w:r>
          </w:p>
          <w:p w14:paraId="261E681B" w14:textId="77777777" w:rsidR="001629FA" w:rsidRPr="00FC0951" w:rsidRDefault="001629FA" w:rsidP="00B97322">
            <w:pPr>
              <w:spacing w:before="60"/>
              <w:jc w:val="both"/>
              <w:rPr>
                <w:rFonts w:asciiTheme="minorHAnsi" w:hAnsiTheme="minorHAnsi" w:cstheme="minorHAnsi"/>
                <w:szCs w:val="22"/>
                <w:lang w:val="it-IT"/>
              </w:rPr>
            </w:pPr>
          </w:p>
        </w:tc>
      </w:tr>
      <w:tr w:rsidR="001629FA" w:rsidRPr="00706F02" w14:paraId="0852A9F2" w14:textId="77777777" w:rsidTr="1C1CA156">
        <w:trPr>
          <w:trHeight w:val="731"/>
        </w:trPr>
        <w:tc>
          <w:tcPr>
            <w:tcW w:w="4111" w:type="dxa"/>
            <w:tcBorders>
              <w:top w:val="single" w:sz="12" w:space="0" w:color="auto"/>
              <w:left w:val="single" w:sz="12" w:space="0" w:color="auto"/>
              <w:bottom w:val="single" w:sz="12" w:space="0" w:color="auto"/>
              <w:right w:val="single" w:sz="12" w:space="0" w:color="auto"/>
            </w:tcBorders>
            <w:vAlign w:val="center"/>
          </w:tcPr>
          <w:p w14:paraId="662EA1AE" w14:textId="77777777" w:rsidR="001629FA" w:rsidRPr="00706F02" w:rsidRDefault="001629FA" w:rsidP="00B97322">
            <w:pPr>
              <w:spacing w:before="120"/>
              <w:jc w:val="both"/>
              <w:rPr>
                <w:rFonts w:asciiTheme="minorHAnsi" w:hAnsiTheme="minorHAnsi" w:cstheme="minorHAnsi"/>
                <w:szCs w:val="22"/>
              </w:rPr>
            </w:pPr>
            <w:r w:rsidRPr="00706F02">
              <w:rPr>
                <w:rFonts w:asciiTheme="minorHAnsi" w:hAnsiTheme="minorHAnsi" w:cstheme="minorHAnsi"/>
                <w:szCs w:val="22"/>
              </w:rPr>
              <w:t>Durchschnitt</w:t>
            </w:r>
          </w:p>
        </w:tc>
        <w:tc>
          <w:tcPr>
            <w:tcW w:w="5609" w:type="dxa"/>
            <w:tcBorders>
              <w:top w:val="single" w:sz="6" w:space="0" w:color="auto"/>
              <w:left w:val="single" w:sz="12" w:space="0" w:color="auto"/>
              <w:bottom w:val="single" w:sz="6" w:space="0" w:color="auto"/>
              <w:right w:val="single" w:sz="6" w:space="0" w:color="auto"/>
            </w:tcBorders>
          </w:tcPr>
          <w:p w14:paraId="25FD7A89" w14:textId="180831E9" w:rsidR="001629FA" w:rsidRPr="00706F02" w:rsidRDefault="00F5790A" w:rsidP="1C1CA156">
            <w:pPr>
              <w:spacing w:before="240"/>
              <w:rPr>
                <w:rFonts w:asciiTheme="minorHAnsi" w:hAnsiTheme="minorHAnsi" w:cstheme="minorBidi"/>
                <w:lang w:val="it-IT"/>
              </w:rPr>
            </w:pPr>
            <w:sdt>
              <w:sdtPr>
                <w:rPr>
                  <w:rFonts w:asciiTheme="minorHAnsi" w:hAnsiTheme="minorHAnsi" w:cstheme="minorBidi"/>
                  <w:b/>
                  <w:bCs/>
                </w:rPr>
                <w:id w:val="-1932041285"/>
                <w:placeholder>
                  <w:docPart w:val="43B9C518174E4AAD9C26A630A8947E0F"/>
                </w:placeholder>
                <w:showingPlcHdr/>
              </w:sdtPr>
              <w:sdtEndPr/>
              <w:sdtContent>
                <w:r w:rsidR="50B33D26" w:rsidRPr="1C1CA156">
                  <w:rPr>
                    <w:rStyle w:val="Platzhaltertext"/>
                    <w:rFonts w:eastAsiaTheme="minorEastAsia"/>
                    <w:sz w:val="22"/>
                    <w:szCs w:val="22"/>
                  </w:rPr>
                  <w:t>Durchschnitt eingeben</w:t>
                </w:r>
              </w:sdtContent>
            </w:sdt>
          </w:p>
        </w:tc>
      </w:tr>
    </w:tbl>
    <w:p w14:paraId="664E6A06" w14:textId="77777777" w:rsidR="001629FA" w:rsidRPr="00706F02" w:rsidRDefault="001629FA" w:rsidP="001629FA">
      <w:pPr>
        <w:jc w:val="both"/>
        <w:rPr>
          <w:rFonts w:asciiTheme="minorHAnsi" w:hAnsiTheme="minorHAnsi" w:cstheme="minorHAnsi"/>
          <w:szCs w:val="22"/>
        </w:rPr>
      </w:pPr>
    </w:p>
    <w:p w14:paraId="69466276" w14:textId="77777777" w:rsidR="001629FA" w:rsidRPr="00706F02" w:rsidRDefault="001629FA" w:rsidP="001629FA">
      <w:pPr>
        <w:jc w:val="both"/>
        <w:rPr>
          <w:rFonts w:asciiTheme="minorHAnsi" w:hAnsiTheme="minorHAnsi" w:cstheme="minorHAnsi"/>
          <w:szCs w:val="22"/>
        </w:rPr>
      </w:pPr>
    </w:p>
    <w:p w14:paraId="4C3C337D" w14:textId="77777777" w:rsidR="001629FA" w:rsidRPr="00706F02" w:rsidRDefault="001629FA" w:rsidP="001629FA">
      <w:pPr>
        <w:jc w:val="both"/>
        <w:rPr>
          <w:rFonts w:asciiTheme="minorHAnsi" w:hAnsiTheme="minorHAnsi" w:cstheme="minorHAnsi"/>
          <w:szCs w:val="22"/>
        </w:rPr>
      </w:pPr>
    </w:p>
    <w:p w14:paraId="23CDF11D" w14:textId="77777777" w:rsidR="00C668B6" w:rsidRDefault="00C668B6">
      <w:pPr>
        <w:spacing w:after="140" w:line="264" w:lineRule="auto"/>
        <w:jc w:val="both"/>
        <w:rPr>
          <w:rFonts w:asciiTheme="majorHAnsi" w:eastAsiaTheme="majorEastAsia" w:hAnsiTheme="majorHAnsi" w:cstheme="majorBidi"/>
          <w:b/>
          <w:color w:val="000000" w:themeColor="text1"/>
          <w:sz w:val="31"/>
          <w:szCs w:val="26"/>
        </w:rPr>
      </w:pPr>
      <w:r>
        <w:br w:type="page"/>
      </w:r>
    </w:p>
    <w:p w14:paraId="3C902E75" w14:textId="78189858" w:rsidR="001629FA" w:rsidRPr="00706F02" w:rsidRDefault="001629FA" w:rsidP="3890AB48">
      <w:pPr>
        <w:pStyle w:val="berschrift2"/>
      </w:pPr>
      <w:r>
        <w:lastRenderedPageBreak/>
        <w:t xml:space="preserve">Angaben zum Umsatz </w:t>
      </w:r>
      <w:r w:rsidR="00FE1884">
        <w:t xml:space="preserve">im Tätigkeitsbereich des Auftrags </w:t>
      </w:r>
      <w:r>
        <w:t xml:space="preserve">für Leistungen, die mit </w:t>
      </w:r>
      <w:r w:rsidR="00A36C07">
        <w:t>den zu vergebenden Leistungen</w:t>
      </w:r>
      <w:r>
        <w:t xml:space="preserve"> vergleichbar sind</w:t>
      </w:r>
      <w:r w:rsidR="4B99A6B0">
        <w:t>,</w:t>
      </w:r>
      <w:r>
        <w:t xml:space="preserve"> in den letzten drei Jahren </w:t>
      </w:r>
    </w:p>
    <w:p w14:paraId="02531580" w14:textId="77777777" w:rsidR="001629FA" w:rsidRPr="00706F02" w:rsidRDefault="001629FA" w:rsidP="001629FA">
      <w:pPr>
        <w:jc w:val="both"/>
        <w:rPr>
          <w:rFonts w:asciiTheme="minorHAnsi" w:hAnsiTheme="minorHAnsi" w:cstheme="minorHAnsi"/>
          <w:szCs w:val="22"/>
        </w:rPr>
      </w:pPr>
    </w:p>
    <w:p w14:paraId="1FA951D5" w14:textId="71EC9D40" w:rsidR="001629FA" w:rsidRDefault="50B33D26" w:rsidP="3B5209B5">
      <w:pPr>
        <w:jc w:val="both"/>
      </w:pPr>
      <w:r w:rsidRPr="2A32021A">
        <w:rPr>
          <w:rFonts w:asciiTheme="minorHAnsi" w:hAnsiTheme="minorHAnsi" w:cstheme="minorBidi"/>
        </w:rPr>
        <w:t xml:space="preserve">Angabe des </w:t>
      </w:r>
      <w:r w:rsidRPr="2A32021A">
        <w:rPr>
          <w:rFonts w:asciiTheme="minorHAnsi" w:hAnsiTheme="minorHAnsi" w:cstheme="minorBidi"/>
          <w:b/>
          <w:bCs/>
        </w:rPr>
        <w:t>Umsatzes</w:t>
      </w:r>
      <w:r w:rsidR="39B97F46" w:rsidRPr="2A32021A">
        <w:rPr>
          <w:rFonts w:asciiTheme="minorHAnsi" w:hAnsiTheme="minorHAnsi" w:cstheme="minorBidi"/>
          <w:b/>
          <w:bCs/>
        </w:rPr>
        <w:t xml:space="preserve"> des Bewerbers/Bieters</w:t>
      </w:r>
      <w:r w:rsidRPr="2A32021A">
        <w:rPr>
          <w:rFonts w:asciiTheme="minorHAnsi" w:hAnsiTheme="minorHAnsi" w:cstheme="minorBidi"/>
          <w:b/>
          <w:bCs/>
        </w:rPr>
        <w:t xml:space="preserve"> </w:t>
      </w:r>
      <w:r w:rsidR="7FF6D296" w:rsidRPr="2A32021A">
        <w:rPr>
          <w:rFonts w:asciiTheme="minorHAnsi" w:hAnsiTheme="minorHAnsi" w:cstheme="minorBidi"/>
          <w:b/>
          <w:bCs/>
        </w:rPr>
        <w:t xml:space="preserve">im Tätigkeitsbereich des Auftrags </w:t>
      </w:r>
      <w:r w:rsidRPr="2A32021A">
        <w:rPr>
          <w:rFonts w:asciiTheme="minorHAnsi" w:hAnsiTheme="minorHAnsi" w:cstheme="minorBidi"/>
          <w:b/>
          <w:bCs/>
        </w:rPr>
        <w:t>mit vergleichbaren Leistungen</w:t>
      </w:r>
      <w:r w:rsidRPr="2A32021A">
        <w:rPr>
          <w:rFonts w:asciiTheme="minorHAnsi" w:hAnsiTheme="minorHAnsi" w:cstheme="minorBidi"/>
        </w:rPr>
        <w:t xml:space="preserve"> aus den </w:t>
      </w:r>
      <w:r w:rsidRPr="2A32021A">
        <w:rPr>
          <w:rFonts w:asciiTheme="minorHAnsi" w:hAnsiTheme="minorHAnsi" w:cstheme="minorBidi"/>
          <w:b/>
          <w:bCs/>
        </w:rPr>
        <w:t>letzten drei Jahren</w:t>
      </w:r>
      <w:r w:rsidRPr="2A32021A">
        <w:rPr>
          <w:rFonts w:asciiTheme="minorHAnsi" w:hAnsiTheme="minorHAnsi" w:cstheme="minorBidi"/>
        </w:rPr>
        <w:t>.</w:t>
      </w:r>
      <w:r w:rsidRPr="2A32021A">
        <w:rPr>
          <w:rFonts w:asciiTheme="minorHAnsi" w:hAnsiTheme="minorHAnsi" w:cstheme="minorBidi"/>
          <w:b/>
          <w:bCs/>
        </w:rPr>
        <w:t xml:space="preserve"> </w:t>
      </w:r>
    </w:p>
    <w:p w14:paraId="7E8CE849" w14:textId="41511714" w:rsidR="2A32021A" w:rsidRDefault="2A32021A" w:rsidP="2A32021A">
      <w:pPr>
        <w:jc w:val="both"/>
        <w:rPr>
          <w:rFonts w:asciiTheme="minorHAnsi" w:hAnsiTheme="minorHAnsi" w:cstheme="minorBidi"/>
          <w:b/>
          <w:bCs/>
        </w:rPr>
      </w:pPr>
    </w:p>
    <w:p w14:paraId="5CC2E1BD" w14:textId="26917E64" w:rsidR="50B33D26" w:rsidRDefault="7970D060" w:rsidP="2A32021A">
      <w:pPr>
        <w:jc w:val="both"/>
        <w:rPr>
          <w:rFonts w:asciiTheme="minorHAnsi" w:hAnsiTheme="minorHAnsi" w:cstheme="minorBidi"/>
        </w:rPr>
      </w:pPr>
      <w:r w:rsidRPr="345F9D08">
        <w:rPr>
          <w:rFonts w:asciiTheme="minorHAnsi" w:hAnsiTheme="minorHAnsi" w:cstheme="minorBidi"/>
          <w:b/>
          <w:bCs/>
        </w:rPr>
        <w:t>Mindeststandard</w:t>
      </w:r>
      <w:r w:rsidR="39AC3BDD" w:rsidRPr="345F9D08">
        <w:rPr>
          <w:rFonts w:asciiTheme="minorHAnsi" w:hAnsiTheme="minorHAnsi" w:cstheme="minorBidi"/>
          <w:b/>
          <w:bCs/>
        </w:rPr>
        <w:t xml:space="preserve"> für alle Lose</w:t>
      </w:r>
      <w:r w:rsidRPr="345F9D08">
        <w:rPr>
          <w:rFonts w:asciiTheme="minorHAnsi" w:hAnsiTheme="minorHAnsi" w:cstheme="minorBidi"/>
        </w:rPr>
        <w:t xml:space="preserve">: Umsatz durchschnittlich </w:t>
      </w:r>
      <w:r w:rsidRPr="345F9D08">
        <w:rPr>
          <w:rStyle w:val="Fett"/>
        </w:rPr>
        <w:t>mind. 500.000,00 EUR netto p.a.</w:t>
      </w:r>
    </w:p>
    <w:p w14:paraId="7DFDD35F" w14:textId="0B2D728A" w:rsidR="2A32021A" w:rsidRDefault="2A32021A" w:rsidP="2A32021A">
      <w:pPr>
        <w:jc w:val="both"/>
        <w:rPr>
          <w:rFonts w:ascii="Calibri" w:eastAsia="Calibri" w:hAnsi="Calibri" w:cs="Calibri"/>
        </w:rPr>
      </w:pPr>
    </w:p>
    <w:p w14:paraId="05AB1A83" w14:textId="3E42F829" w:rsidR="792AF3FA" w:rsidRDefault="3A937A44" w:rsidP="2A32021A">
      <w:pPr>
        <w:jc w:val="both"/>
      </w:pPr>
      <w:r w:rsidRPr="345F9D08">
        <w:rPr>
          <w:rFonts w:ascii="Calibri" w:eastAsia="Calibri" w:hAnsi="Calibri" w:cs="Calibri"/>
          <w:b/>
          <w:bCs/>
          <w:sz w:val="26"/>
          <w:szCs w:val="26"/>
          <w:u w:val="single"/>
        </w:rPr>
        <w:t>Los 1</w:t>
      </w:r>
      <w:r w:rsidR="3EED8253" w:rsidRPr="345F9D08">
        <w:rPr>
          <w:rFonts w:ascii="Calibri" w:eastAsia="Calibri" w:hAnsi="Calibri" w:cs="Calibri"/>
          <w:b/>
          <w:bCs/>
          <w:sz w:val="26"/>
          <w:szCs w:val="26"/>
          <w:u w:val="single"/>
        </w:rPr>
        <w:t xml:space="preserve"> - Abnahmetests</w:t>
      </w:r>
      <w:r w:rsidRPr="345F9D08">
        <w:rPr>
          <w:rFonts w:ascii="Calibri" w:eastAsia="Calibri" w:hAnsi="Calibri" w:cs="Calibri"/>
          <w:b/>
          <w:bCs/>
          <w:sz w:val="26"/>
          <w:szCs w:val="26"/>
          <w:u w:val="single"/>
        </w:rPr>
        <w:t>:</w:t>
      </w:r>
      <w:r w:rsidRPr="345F9D08">
        <w:rPr>
          <w:rFonts w:ascii="Calibri" w:eastAsia="Calibri" w:hAnsi="Calibri" w:cs="Calibri"/>
        </w:rPr>
        <w:t xml:space="preserve"> </w:t>
      </w:r>
    </w:p>
    <w:p w14:paraId="0AAF05E5" w14:textId="3725C167" w:rsidR="7C0C776D" w:rsidRDefault="7C0C776D" w:rsidP="2A32021A">
      <w:pPr>
        <w:jc w:val="both"/>
      </w:pPr>
      <w:r w:rsidRPr="2A32021A">
        <w:rPr>
          <w:rFonts w:ascii="Calibri" w:eastAsia="Calibri" w:hAnsi="Calibri" w:cs="Calibri"/>
        </w:rPr>
        <w:t xml:space="preserve">Als vergleichbare Leistungen gelten Leistungen zur </w:t>
      </w:r>
      <w:r w:rsidRPr="2A32021A">
        <w:rPr>
          <w:rFonts w:ascii="Calibri" w:eastAsia="Calibri" w:hAnsi="Calibri" w:cs="Calibri"/>
          <w:b/>
          <w:bCs/>
        </w:rPr>
        <w:t>Planung, Erstellung, Durchführung und Dokumentation von Softwaretests in KI-Projekten</w:t>
      </w:r>
      <w:r w:rsidRPr="2A32021A">
        <w:rPr>
          <w:rFonts w:ascii="Calibri" w:eastAsia="Calibri" w:hAnsi="Calibri" w:cs="Calibri"/>
        </w:rPr>
        <w:t>, insbesondere Abnahmetests, funktionale und nichtfunktionale Tests, API- und E2E-Tests, Usability- und Accessibility-Tests, Performance- und Lasttests, Recovery- sowie Regressionstests.</w:t>
      </w:r>
    </w:p>
    <w:p w14:paraId="797DA582" w14:textId="5C24F3D9" w:rsidR="2A32021A" w:rsidRDefault="2A32021A" w:rsidP="2A32021A">
      <w:pPr>
        <w:jc w:val="both"/>
        <w:rPr>
          <w:rFonts w:ascii="Calibri" w:eastAsia="Calibri" w:hAnsi="Calibri" w:cs="Calibri"/>
        </w:rPr>
      </w:pPr>
    </w:p>
    <w:p w14:paraId="68E383B5" w14:textId="5BFBECD8" w:rsidR="7C0C776D" w:rsidRDefault="7C0C776D" w:rsidP="2A32021A">
      <w:pPr>
        <w:jc w:val="both"/>
      </w:pPr>
      <w:r w:rsidRPr="2A32021A">
        <w:rPr>
          <w:rFonts w:ascii="Calibri" w:eastAsia="Calibri" w:hAnsi="Calibri" w:cs="Calibri"/>
        </w:rPr>
        <w:t xml:space="preserve">Hierzu zählen insbesondere Tests von </w:t>
      </w:r>
      <w:r w:rsidRPr="2A32021A">
        <w:rPr>
          <w:rFonts w:ascii="Calibri" w:eastAsia="Calibri" w:hAnsi="Calibri" w:cs="Calibri"/>
          <w:b/>
          <w:bCs/>
        </w:rPr>
        <w:t>KI-basierten Anwendungen, Webanwendungen und komplexen Softwaresystemen</w:t>
      </w:r>
      <w:r w:rsidRPr="2A32021A">
        <w:rPr>
          <w:rFonts w:ascii="Calibri" w:eastAsia="Calibri" w:hAnsi="Calibri" w:cs="Calibri"/>
        </w:rPr>
        <w:t xml:space="preserve"> einschließlich Schnittstellen, Datenverarbeitung sowie Rollen- und Berechtigungsfunktionen. Vergleichbar sind auch Leistungen zur Erfassung und Bewertung von Defects sowie zur Durchführung von Retests.</w:t>
      </w:r>
    </w:p>
    <w:p w14:paraId="18E5EB11" w14:textId="7DE8C620" w:rsidR="48392E68" w:rsidRDefault="48392E68" w:rsidP="345F9D08">
      <w:pPr>
        <w:jc w:val="both"/>
        <w:rPr>
          <w:rFonts w:ascii="Calibri" w:eastAsia="Calibri" w:hAnsi="Calibri" w:cs="Calibri"/>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4111"/>
        <w:gridCol w:w="5609"/>
      </w:tblGrid>
      <w:tr w:rsidR="001629FA" w:rsidRPr="00047CB5" w14:paraId="43E6B7FA" w14:textId="77777777" w:rsidTr="1C1CA156">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0005A49F" w14:textId="77777777" w:rsidR="001629FA" w:rsidRPr="007363E6" w:rsidRDefault="001629FA" w:rsidP="00B97322">
            <w:pPr>
              <w:spacing w:before="120"/>
              <w:jc w:val="both"/>
              <w:rPr>
                <w:rFonts w:asciiTheme="minorHAnsi" w:hAnsiTheme="minorHAnsi" w:cstheme="minorHAnsi"/>
                <w:szCs w:val="22"/>
              </w:rPr>
            </w:pPr>
            <w:r w:rsidRPr="007363E6">
              <w:rPr>
                <w:rFonts w:asciiTheme="minorHAnsi" w:hAnsiTheme="minorHAnsi" w:cstheme="minorHAnsi"/>
                <w:szCs w:val="22"/>
              </w:rPr>
              <w:t xml:space="preserve">Umsatz mit vergleichbaren Leistungen in den letzten </w:t>
            </w:r>
            <w:r w:rsidRPr="007363E6">
              <w:rPr>
                <w:rFonts w:asciiTheme="minorHAnsi" w:hAnsiTheme="minorHAnsi" w:cstheme="minorHAnsi"/>
                <w:bCs/>
                <w:szCs w:val="22"/>
              </w:rPr>
              <w:t xml:space="preserve">drei </w:t>
            </w:r>
            <w:r w:rsidRPr="007363E6">
              <w:rPr>
                <w:rFonts w:asciiTheme="minorHAnsi" w:hAnsiTheme="minorHAnsi" w:cstheme="minorHAnsi"/>
                <w:szCs w:val="22"/>
              </w:rPr>
              <w:t>Jahren:</w:t>
            </w:r>
          </w:p>
        </w:tc>
        <w:tc>
          <w:tcPr>
            <w:tcW w:w="5609" w:type="dxa"/>
            <w:tcBorders>
              <w:top w:val="single" w:sz="6" w:space="0" w:color="auto"/>
              <w:left w:val="single" w:sz="12" w:space="0" w:color="auto"/>
              <w:bottom w:val="single" w:sz="6" w:space="0" w:color="auto"/>
              <w:right w:val="single" w:sz="6" w:space="0" w:color="auto"/>
            </w:tcBorders>
          </w:tcPr>
          <w:p w14:paraId="4166A8AD" w14:textId="711863DA" w:rsidR="008F17AD" w:rsidRPr="00047CB5" w:rsidRDefault="46A1EB41" w:rsidP="3B5209B5">
            <w:pPr>
              <w:autoSpaceDE w:val="0"/>
              <w:autoSpaceDN w:val="0"/>
              <w:adjustRightInd w:val="0"/>
              <w:rPr>
                <w:rFonts w:asciiTheme="minorHAnsi" w:hAnsiTheme="minorHAnsi" w:cstheme="minorBidi"/>
                <w:b/>
                <w:bCs/>
                <w:lang w:val="it-IT"/>
              </w:rPr>
            </w:pPr>
            <w:r w:rsidRPr="00047CB5">
              <w:rPr>
                <w:rFonts w:asciiTheme="minorHAnsi" w:hAnsiTheme="minorHAnsi" w:cstheme="minorBidi"/>
                <w:lang w:val="it-IT"/>
              </w:rPr>
              <w:t>202</w:t>
            </w:r>
            <w:r w:rsidR="0D1100EB" w:rsidRPr="00047CB5">
              <w:rPr>
                <w:rFonts w:asciiTheme="minorHAnsi" w:hAnsiTheme="minorHAnsi" w:cstheme="minorBidi"/>
                <w:lang w:val="it-IT"/>
              </w:rPr>
              <w:t>5</w:t>
            </w:r>
            <w:r w:rsidR="72A50CD5" w:rsidRPr="00047CB5">
              <w:rPr>
                <w:rFonts w:asciiTheme="minorHAnsi" w:hAnsiTheme="minorHAnsi" w:cstheme="minorBidi"/>
                <w:lang w:val="it-IT"/>
              </w:rPr>
              <w:t xml:space="preserve">: </w:t>
            </w:r>
            <w:sdt>
              <w:sdtPr>
                <w:rPr>
                  <w:rFonts w:asciiTheme="minorHAnsi" w:hAnsiTheme="minorHAnsi" w:cstheme="minorBidi"/>
                  <w:b/>
                  <w:bCs/>
                </w:rPr>
                <w:id w:val="-206877362"/>
                <w:placeholder>
                  <w:docPart w:val="1A94FEA4FAE2469C99C4F6EBCFA9A459"/>
                </w:placeholder>
                <w:showingPlcHdr/>
              </w:sdtPr>
              <w:sdtEndPr/>
              <w:sdtContent>
                <w:r w:rsidR="0C591088" w:rsidRPr="00047CB5">
                  <w:rPr>
                    <w:rStyle w:val="Platzhaltertext"/>
                    <w:rFonts w:eastAsiaTheme="minorEastAsia"/>
                    <w:lang w:val="it-IT"/>
                  </w:rPr>
                  <w:t>EUR netto eingeben</w:t>
                </w:r>
              </w:sdtContent>
            </w:sdt>
            <w:r w:rsidR="72A50CD5" w:rsidRPr="00047CB5">
              <w:rPr>
                <w:rFonts w:asciiTheme="minorHAnsi" w:hAnsiTheme="minorHAnsi" w:cstheme="minorBidi"/>
                <w:lang w:val="it-IT"/>
              </w:rPr>
              <w:t>EUR netto</w:t>
            </w:r>
          </w:p>
          <w:p w14:paraId="1A61DDD3" w14:textId="3C3E0275" w:rsidR="008F17AD" w:rsidRPr="00047CB5" w:rsidRDefault="46A1EB41" w:rsidP="3B5209B5">
            <w:pPr>
              <w:spacing w:before="60"/>
              <w:jc w:val="both"/>
              <w:rPr>
                <w:rFonts w:asciiTheme="minorHAnsi" w:hAnsiTheme="minorHAnsi" w:cstheme="minorBidi"/>
                <w:lang w:val="it-IT"/>
              </w:rPr>
            </w:pPr>
            <w:r w:rsidRPr="00047CB5">
              <w:rPr>
                <w:rFonts w:asciiTheme="minorHAnsi" w:hAnsiTheme="minorHAnsi" w:cstheme="minorBidi"/>
                <w:lang w:val="it-IT"/>
              </w:rPr>
              <w:t>202</w:t>
            </w:r>
            <w:r w:rsidR="0D1100EB" w:rsidRPr="00047CB5">
              <w:rPr>
                <w:rFonts w:asciiTheme="minorHAnsi" w:hAnsiTheme="minorHAnsi" w:cstheme="minorBidi"/>
                <w:lang w:val="it-IT"/>
              </w:rPr>
              <w:t>4</w:t>
            </w:r>
            <w:r w:rsidR="0AE1E683" w:rsidRPr="00047CB5">
              <w:rPr>
                <w:rFonts w:asciiTheme="minorHAnsi" w:hAnsiTheme="minorHAnsi" w:cstheme="minorBidi"/>
                <w:lang w:val="it-IT"/>
              </w:rPr>
              <w:t xml:space="preserve">: </w:t>
            </w:r>
            <w:sdt>
              <w:sdtPr>
                <w:rPr>
                  <w:rFonts w:asciiTheme="minorHAnsi" w:hAnsiTheme="minorHAnsi" w:cstheme="minorBidi"/>
                  <w:b/>
                  <w:bCs/>
                </w:rPr>
                <w:id w:val="-55547309"/>
                <w:placeholder>
                  <w:docPart w:val="9931043A884145F4BCC5A2A4549BE979"/>
                </w:placeholder>
                <w:showingPlcHdr/>
              </w:sdtPr>
              <w:sdtEndPr/>
              <w:sdtContent>
                <w:r w:rsidR="70904BE2" w:rsidRPr="00047CB5">
                  <w:rPr>
                    <w:rStyle w:val="Platzhaltertext"/>
                    <w:rFonts w:eastAsiaTheme="minorEastAsia"/>
                    <w:lang w:val="it-IT"/>
                  </w:rPr>
                  <w:t>EUR netto eingeben</w:t>
                </w:r>
              </w:sdtContent>
            </w:sdt>
            <w:r w:rsidR="0AE1E683" w:rsidRPr="00047CB5">
              <w:rPr>
                <w:rFonts w:asciiTheme="minorHAnsi" w:hAnsiTheme="minorHAnsi" w:cstheme="minorBidi"/>
                <w:b/>
                <w:bCs/>
                <w:lang w:val="it-IT"/>
              </w:rPr>
              <w:t xml:space="preserve"> </w:t>
            </w:r>
            <w:r w:rsidR="0AE1E683" w:rsidRPr="00047CB5">
              <w:rPr>
                <w:rFonts w:asciiTheme="minorHAnsi" w:hAnsiTheme="minorHAnsi" w:cstheme="minorBidi"/>
                <w:lang w:val="it-IT"/>
              </w:rPr>
              <w:t>EUR netto</w:t>
            </w:r>
          </w:p>
          <w:p w14:paraId="5EDF9F14" w14:textId="1777DC0A" w:rsidR="001629FA" w:rsidRPr="00047CB5" w:rsidRDefault="46A1EB41" w:rsidP="3B5209B5">
            <w:pPr>
              <w:spacing w:before="120"/>
              <w:jc w:val="both"/>
              <w:rPr>
                <w:rFonts w:asciiTheme="minorHAnsi" w:hAnsiTheme="minorHAnsi" w:cstheme="minorBidi"/>
                <w:lang w:val="it-IT"/>
              </w:rPr>
            </w:pPr>
            <w:r w:rsidRPr="00047CB5">
              <w:rPr>
                <w:rFonts w:asciiTheme="minorHAnsi" w:hAnsiTheme="minorHAnsi" w:cstheme="minorBidi"/>
                <w:lang w:val="it-IT"/>
              </w:rPr>
              <w:t>202</w:t>
            </w:r>
            <w:r w:rsidR="0D1100EB" w:rsidRPr="00047CB5">
              <w:rPr>
                <w:rFonts w:asciiTheme="minorHAnsi" w:hAnsiTheme="minorHAnsi" w:cstheme="minorBidi"/>
                <w:lang w:val="it-IT"/>
              </w:rPr>
              <w:t>3</w:t>
            </w:r>
            <w:r w:rsidR="0AE1E683" w:rsidRPr="00047CB5">
              <w:rPr>
                <w:rFonts w:asciiTheme="minorHAnsi" w:hAnsiTheme="minorHAnsi" w:cstheme="minorBidi"/>
                <w:lang w:val="it-IT"/>
              </w:rPr>
              <w:t xml:space="preserve">: </w:t>
            </w:r>
            <w:sdt>
              <w:sdtPr>
                <w:rPr>
                  <w:rFonts w:asciiTheme="minorHAnsi" w:hAnsiTheme="minorHAnsi" w:cstheme="minorBidi"/>
                  <w:b/>
                  <w:bCs/>
                </w:rPr>
                <w:id w:val="1139144897"/>
                <w:placeholder>
                  <w:docPart w:val="6FDCAF542F504EF7BE3D5ED4EEB2360C"/>
                </w:placeholder>
                <w:showingPlcHdr/>
              </w:sdtPr>
              <w:sdtEndPr/>
              <w:sdtContent>
                <w:r w:rsidR="05F6FA1C" w:rsidRPr="00047CB5">
                  <w:rPr>
                    <w:rStyle w:val="Platzhaltertext"/>
                    <w:rFonts w:eastAsiaTheme="minorEastAsia"/>
                    <w:lang w:val="it-IT"/>
                  </w:rPr>
                  <w:t>EUR netto eingeben</w:t>
                </w:r>
              </w:sdtContent>
            </w:sdt>
            <w:r w:rsidR="0AE1E683" w:rsidRPr="00047CB5">
              <w:rPr>
                <w:rFonts w:asciiTheme="minorHAnsi" w:hAnsiTheme="minorHAnsi" w:cstheme="minorBidi"/>
                <w:b/>
                <w:bCs/>
                <w:lang w:val="it-IT"/>
              </w:rPr>
              <w:t xml:space="preserve"> </w:t>
            </w:r>
            <w:r w:rsidR="0AE1E683" w:rsidRPr="00047CB5">
              <w:rPr>
                <w:rFonts w:asciiTheme="minorHAnsi" w:hAnsiTheme="minorHAnsi" w:cstheme="minorBidi"/>
                <w:lang w:val="it-IT"/>
              </w:rPr>
              <w:t>EUR nett</w:t>
            </w:r>
            <w:r w:rsidR="22BA774D" w:rsidRPr="00047CB5">
              <w:rPr>
                <w:rFonts w:asciiTheme="minorHAnsi" w:hAnsiTheme="minorHAnsi" w:cstheme="minorBidi"/>
                <w:lang w:val="it-IT"/>
              </w:rPr>
              <w:t>o</w:t>
            </w:r>
          </w:p>
        </w:tc>
      </w:tr>
      <w:tr w:rsidR="001629FA" w:rsidRPr="00FD390C" w14:paraId="13019303" w14:textId="77777777" w:rsidTr="1C1CA156">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052CD960" w14:textId="77777777" w:rsidR="001629FA" w:rsidRPr="00FD390C" w:rsidRDefault="001629FA" w:rsidP="00B97322">
            <w:pPr>
              <w:spacing w:before="120"/>
              <w:jc w:val="both"/>
              <w:rPr>
                <w:rFonts w:asciiTheme="minorHAnsi" w:hAnsiTheme="minorHAnsi" w:cstheme="minorHAnsi"/>
                <w:szCs w:val="22"/>
              </w:rPr>
            </w:pPr>
            <w:r w:rsidRPr="00FD390C">
              <w:rPr>
                <w:rFonts w:asciiTheme="minorHAnsi" w:hAnsiTheme="minorHAnsi" w:cstheme="minorHAnsi"/>
                <w:szCs w:val="22"/>
              </w:rPr>
              <w:t>Durchschnitt</w:t>
            </w:r>
          </w:p>
        </w:tc>
        <w:tc>
          <w:tcPr>
            <w:tcW w:w="5609" w:type="dxa"/>
            <w:tcBorders>
              <w:top w:val="single" w:sz="6" w:space="0" w:color="auto"/>
              <w:left w:val="single" w:sz="12" w:space="0" w:color="auto"/>
              <w:bottom w:val="single" w:sz="6" w:space="0" w:color="auto"/>
              <w:right w:val="single" w:sz="6" w:space="0" w:color="auto"/>
            </w:tcBorders>
          </w:tcPr>
          <w:p w14:paraId="249BEC67" w14:textId="77777777" w:rsidR="001629FA" w:rsidRDefault="001629FA" w:rsidP="00B97322">
            <w:pPr>
              <w:spacing w:before="60"/>
              <w:ind w:left="284"/>
              <w:jc w:val="both"/>
              <w:rPr>
                <w:rFonts w:asciiTheme="minorHAnsi" w:hAnsiTheme="minorHAnsi" w:cstheme="minorHAnsi"/>
                <w:color w:val="707070" w:themeColor="text2"/>
                <w:szCs w:val="22"/>
                <w:lang w:val="it-IT"/>
              </w:rPr>
            </w:pPr>
          </w:p>
          <w:p w14:paraId="0CC8EB8F" w14:textId="3A0D8D64" w:rsidR="00D7018E" w:rsidRPr="0065085C" w:rsidRDefault="00F5790A" w:rsidP="3B5209B5">
            <w:pPr>
              <w:spacing w:before="60"/>
              <w:ind w:left="284"/>
              <w:jc w:val="both"/>
              <w:rPr>
                <w:rFonts w:asciiTheme="minorHAnsi" w:hAnsiTheme="minorHAnsi" w:cstheme="minorBidi"/>
                <w:b/>
                <w:bCs/>
                <w:lang w:val="it-IT"/>
              </w:rPr>
            </w:pPr>
            <w:sdt>
              <w:sdtPr>
                <w:rPr>
                  <w:rFonts w:asciiTheme="minorHAnsi" w:hAnsiTheme="minorHAnsi" w:cstheme="minorBidi"/>
                  <w:b/>
                  <w:bCs/>
                </w:rPr>
                <w:id w:val="-2090148602"/>
                <w:placeholder>
                  <w:docPart w:val="D222A6CCF19A4239BA5B493B8D533326"/>
                </w:placeholder>
              </w:sdtPr>
              <w:sdtEndPr/>
              <w:sdtContent>
                <w:r w:rsidR="0033247D" w:rsidRPr="629A4694">
                  <w:rPr>
                    <w:rFonts w:asciiTheme="minorHAnsi" w:hAnsiTheme="minorHAnsi" w:cstheme="minorBidi"/>
                    <w:b/>
                    <w:bCs/>
                  </w:rPr>
                  <w:t>Durchschnitt eingeben</w:t>
                </w:r>
              </w:sdtContent>
            </w:sdt>
          </w:p>
        </w:tc>
      </w:tr>
    </w:tbl>
    <w:p w14:paraId="3E718732" w14:textId="77777777" w:rsidR="001629FA" w:rsidRPr="00FD390C" w:rsidRDefault="001629FA" w:rsidP="2A32021A">
      <w:pPr>
        <w:autoSpaceDE w:val="0"/>
        <w:autoSpaceDN w:val="0"/>
        <w:adjustRightInd w:val="0"/>
        <w:jc w:val="both"/>
        <w:rPr>
          <w:rFonts w:asciiTheme="minorHAnsi" w:hAnsiTheme="minorHAnsi" w:cstheme="minorBidi"/>
        </w:rPr>
      </w:pPr>
    </w:p>
    <w:p w14:paraId="6E252548" w14:textId="4FABC331" w:rsidR="001629FA" w:rsidRPr="00FD390C" w:rsidRDefault="001629FA" w:rsidP="2A32021A">
      <w:pPr>
        <w:autoSpaceDE w:val="0"/>
        <w:autoSpaceDN w:val="0"/>
        <w:adjustRightInd w:val="0"/>
        <w:jc w:val="both"/>
        <w:rPr>
          <w:rFonts w:asciiTheme="minorHAnsi" w:hAnsiTheme="minorHAnsi" w:cstheme="minorBidi"/>
        </w:rPr>
      </w:pPr>
    </w:p>
    <w:p w14:paraId="34CADAB5" w14:textId="114BA1DE" w:rsidR="001629FA" w:rsidRPr="00FD390C" w:rsidRDefault="40047BA6" w:rsidP="345F9D08">
      <w:pPr>
        <w:autoSpaceDE w:val="0"/>
        <w:autoSpaceDN w:val="0"/>
        <w:adjustRightInd w:val="0"/>
        <w:jc w:val="both"/>
        <w:rPr>
          <w:rFonts w:ascii="Calibri" w:eastAsia="Calibri" w:hAnsi="Calibri" w:cs="Calibri"/>
          <w:b/>
          <w:bCs/>
          <w:sz w:val="26"/>
          <w:szCs w:val="26"/>
          <w:u w:val="single"/>
        </w:rPr>
      </w:pPr>
      <w:r w:rsidRPr="345F9D08">
        <w:rPr>
          <w:rFonts w:ascii="Calibri" w:eastAsia="Calibri" w:hAnsi="Calibri" w:cs="Calibri"/>
          <w:b/>
          <w:bCs/>
          <w:sz w:val="26"/>
          <w:szCs w:val="26"/>
          <w:u w:val="single"/>
        </w:rPr>
        <w:t xml:space="preserve">Los 2 – Security-Tests: </w:t>
      </w:r>
    </w:p>
    <w:p w14:paraId="6E08462E" w14:textId="444FC796" w:rsidR="001629FA" w:rsidRPr="00FD390C" w:rsidRDefault="43BF01A9" w:rsidP="2A32021A">
      <w:pPr>
        <w:autoSpaceDE w:val="0"/>
        <w:autoSpaceDN w:val="0"/>
        <w:adjustRightInd w:val="0"/>
        <w:jc w:val="both"/>
      </w:pPr>
      <w:r w:rsidRPr="2A32021A">
        <w:rPr>
          <w:rFonts w:ascii="Calibri" w:eastAsia="Calibri" w:hAnsi="Calibri" w:cs="Calibri"/>
        </w:rPr>
        <w:t xml:space="preserve">Als vergleichbare Leistungen gelten Leistungen zur </w:t>
      </w:r>
      <w:r w:rsidRPr="2A32021A">
        <w:rPr>
          <w:rFonts w:ascii="Calibri" w:eastAsia="Calibri" w:hAnsi="Calibri" w:cs="Calibri"/>
          <w:b/>
          <w:bCs/>
        </w:rPr>
        <w:t>unabhängigen Prüfung der Sicherheit von Softwareanwendungen und IT-Systemen im Rahmen von KI-Projekten</w:t>
      </w:r>
      <w:r w:rsidRPr="2A32021A">
        <w:rPr>
          <w:rFonts w:ascii="Calibri" w:eastAsia="Calibri" w:hAnsi="Calibri" w:cs="Calibri"/>
        </w:rPr>
        <w:t>, insbesondere Security-Assessments, Penetrationstests und Schwachstellenanalysen.</w:t>
      </w:r>
    </w:p>
    <w:p w14:paraId="40596B75" w14:textId="413112D6" w:rsidR="001629FA" w:rsidRPr="00FD390C" w:rsidRDefault="001629FA" w:rsidP="2A32021A">
      <w:pPr>
        <w:autoSpaceDE w:val="0"/>
        <w:autoSpaceDN w:val="0"/>
        <w:adjustRightInd w:val="0"/>
        <w:jc w:val="both"/>
        <w:rPr>
          <w:rFonts w:ascii="Calibri" w:eastAsia="Calibri" w:hAnsi="Calibri" w:cs="Calibri"/>
        </w:rPr>
      </w:pPr>
    </w:p>
    <w:p w14:paraId="69D2BB07" w14:textId="180A1CC2" w:rsidR="001629FA" w:rsidRPr="00FD390C" w:rsidRDefault="40047BA6" w:rsidP="2A32021A">
      <w:pPr>
        <w:autoSpaceDE w:val="0"/>
        <w:autoSpaceDN w:val="0"/>
        <w:adjustRightInd w:val="0"/>
        <w:jc w:val="both"/>
      </w:pPr>
      <w:r w:rsidRPr="345F9D08">
        <w:rPr>
          <w:rFonts w:ascii="Calibri" w:eastAsia="Calibri" w:hAnsi="Calibri" w:cs="Calibri"/>
        </w:rPr>
        <w:t xml:space="preserve">Hierzu zählen insbesondere die Prüfung von </w:t>
      </w:r>
      <w:r w:rsidRPr="345F9D08">
        <w:rPr>
          <w:rFonts w:ascii="Calibri" w:eastAsia="Calibri" w:hAnsi="Calibri" w:cs="Calibri"/>
          <w:b/>
          <w:bCs/>
        </w:rPr>
        <w:t>KI-basierten Anwendungen, APIs, Authentifizierungs- und Autorisierungsmechanismen, Rollen und Berechtigungen, Datenverarbeitung und Schnittstellen</w:t>
      </w:r>
      <w:r w:rsidRPr="345F9D08">
        <w:rPr>
          <w:rFonts w:ascii="Calibri" w:eastAsia="Calibri" w:hAnsi="Calibri" w:cs="Calibri"/>
        </w:rPr>
        <w:t xml:space="preserve">. Vergleichbar sind insbesondere auch </w:t>
      </w:r>
      <w:r w:rsidRPr="345F9D08">
        <w:rPr>
          <w:rFonts w:ascii="Calibri" w:eastAsia="Calibri" w:hAnsi="Calibri" w:cs="Calibri"/>
          <w:b/>
          <w:bCs/>
        </w:rPr>
        <w:t>Security-Tests von KI-Funktionalitäten und Agent</w:t>
      </w:r>
      <w:r w:rsidR="16B6D895" w:rsidRPr="345F9D08">
        <w:rPr>
          <w:rFonts w:ascii="Calibri" w:eastAsia="Calibri" w:hAnsi="Calibri" w:cs="Calibri"/>
          <w:b/>
          <w:bCs/>
        </w:rPr>
        <w:t>ic</w:t>
      </w:r>
      <w:r w:rsidRPr="345F9D08">
        <w:rPr>
          <w:rFonts w:ascii="Calibri" w:eastAsia="Calibri" w:hAnsi="Calibri" w:cs="Calibri"/>
          <w:b/>
          <w:bCs/>
        </w:rPr>
        <w:t xml:space="preserve"> Harnesses bzw. agentischen Systemen</w:t>
      </w:r>
      <w:r w:rsidRPr="345F9D08">
        <w:rPr>
          <w:rFonts w:ascii="Calibri" w:eastAsia="Calibri" w:hAnsi="Calibri" w:cs="Calibri"/>
        </w:rPr>
        <w:t>, einschließlich Adversarial Testing und Red-Team-Tests zur Prüfung von Manipulations-, Missbrauchs-, Prompt-Injection-, Tool- und Berechtigungsrisiken.</w:t>
      </w:r>
    </w:p>
    <w:p w14:paraId="7AF9BCE4" w14:textId="3B3556CC" w:rsidR="001629FA" w:rsidRPr="00FD390C" w:rsidRDefault="001629FA" w:rsidP="2A32021A">
      <w:pPr>
        <w:autoSpaceDE w:val="0"/>
        <w:autoSpaceDN w:val="0"/>
        <w:adjustRightInd w:val="0"/>
        <w:jc w:val="both"/>
        <w:rPr>
          <w:rFonts w:ascii="Calibri" w:eastAsia="Calibri" w:hAnsi="Calibri" w:cs="Calibri"/>
        </w:rPr>
      </w:pPr>
    </w:p>
    <w:p w14:paraId="45140D50" w14:textId="74836C0B" w:rsidR="001629FA" w:rsidRPr="00FD390C" w:rsidRDefault="40047BA6" w:rsidP="345F9D08">
      <w:pPr>
        <w:autoSpaceDE w:val="0"/>
        <w:autoSpaceDN w:val="0"/>
        <w:adjustRightInd w:val="0"/>
        <w:jc w:val="both"/>
      </w:pPr>
      <w:r w:rsidRPr="345F9D08">
        <w:rPr>
          <w:rFonts w:ascii="Calibri" w:eastAsia="Calibri" w:hAnsi="Calibri" w:cs="Calibri"/>
        </w:rPr>
        <w:t>Ebenfalls vergleichbar sind Leistungen zur Bewertung, Dokumentation und Nachprüfung identifizierter Schwachstellen sowie zur Bewertung der Wirksamkeit implementierter Sicherheitsmaßnahmen.</w:t>
      </w:r>
    </w:p>
    <w:tbl>
      <w:tblPr>
        <w:tblStyle w:val="Tabellenraster"/>
        <w:tblW w:w="0" w:type="auto"/>
        <w:tblInd w:w="108" w:type="dxa"/>
        <w:tblBorders>
          <w:insideH w:val="single" w:sz="6" w:space="0" w:color="auto"/>
          <w:insideV w:val="single" w:sz="6" w:space="0" w:color="auto"/>
        </w:tblBorders>
        <w:tblLook w:val="01E0" w:firstRow="1" w:lastRow="1" w:firstColumn="1" w:lastColumn="1" w:noHBand="0" w:noVBand="0"/>
      </w:tblPr>
      <w:tblGrid>
        <w:gridCol w:w="3961"/>
        <w:gridCol w:w="5404"/>
      </w:tblGrid>
      <w:tr w:rsidR="2A32021A" w:rsidRPr="00047CB5" w14:paraId="200DE950" w14:textId="77777777" w:rsidTr="2A32021A">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7B72EB95" w14:textId="77777777" w:rsidR="2A32021A" w:rsidRDefault="2A32021A" w:rsidP="2A32021A">
            <w:pPr>
              <w:spacing w:before="120"/>
              <w:jc w:val="both"/>
              <w:rPr>
                <w:rFonts w:asciiTheme="minorHAnsi" w:hAnsiTheme="minorHAnsi" w:cstheme="minorBidi"/>
              </w:rPr>
            </w:pPr>
            <w:r w:rsidRPr="2A32021A">
              <w:rPr>
                <w:rFonts w:asciiTheme="minorHAnsi" w:hAnsiTheme="minorHAnsi" w:cstheme="minorBidi"/>
              </w:rPr>
              <w:lastRenderedPageBreak/>
              <w:t>Umsatz mit vergleichbaren Leistungen in den letzten drei Jahren:</w:t>
            </w:r>
          </w:p>
        </w:tc>
        <w:tc>
          <w:tcPr>
            <w:tcW w:w="5609" w:type="dxa"/>
            <w:tcBorders>
              <w:top w:val="single" w:sz="6" w:space="0" w:color="auto"/>
              <w:left w:val="single" w:sz="12" w:space="0" w:color="auto"/>
              <w:bottom w:val="single" w:sz="6" w:space="0" w:color="auto"/>
              <w:right w:val="single" w:sz="6" w:space="0" w:color="auto"/>
            </w:tcBorders>
          </w:tcPr>
          <w:p w14:paraId="358B71EB" w14:textId="711863DA" w:rsidR="2A32021A" w:rsidRPr="00047CB5" w:rsidRDefault="2A32021A" w:rsidP="2A32021A">
            <w:pPr>
              <w:rPr>
                <w:rFonts w:asciiTheme="minorHAnsi" w:hAnsiTheme="minorHAnsi" w:cstheme="minorBidi"/>
                <w:b/>
                <w:bCs/>
                <w:lang w:val="it-IT"/>
              </w:rPr>
            </w:pPr>
            <w:r w:rsidRPr="00047CB5">
              <w:rPr>
                <w:rFonts w:asciiTheme="minorHAnsi" w:hAnsiTheme="minorHAnsi" w:cstheme="minorBidi"/>
                <w:lang w:val="it-IT"/>
              </w:rPr>
              <w:t xml:space="preserve">2025: </w:t>
            </w:r>
            <w:sdt>
              <w:sdtPr>
                <w:rPr>
                  <w:rFonts w:asciiTheme="minorHAnsi" w:hAnsiTheme="minorHAnsi" w:cstheme="minorBidi"/>
                  <w:b/>
                  <w:bCs/>
                </w:rPr>
                <w:id w:val="268921060"/>
                <w:placeholder>
                  <w:docPart w:val="0ADF914C220A475384A16F61D3E1085E"/>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lang w:val="it-IT"/>
              </w:rPr>
              <w:t>EUR netto</w:t>
            </w:r>
          </w:p>
          <w:p w14:paraId="76060D4F" w14:textId="3C3E0275" w:rsidR="2A32021A" w:rsidRPr="00047CB5" w:rsidRDefault="2A32021A" w:rsidP="2A32021A">
            <w:pPr>
              <w:spacing w:before="60"/>
              <w:jc w:val="both"/>
              <w:rPr>
                <w:rFonts w:asciiTheme="minorHAnsi" w:hAnsiTheme="minorHAnsi" w:cstheme="minorBidi"/>
                <w:lang w:val="it-IT"/>
              </w:rPr>
            </w:pPr>
            <w:r w:rsidRPr="00047CB5">
              <w:rPr>
                <w:rFonts w:asciiTheme="minorHAnsi" w:hAnsiTheme="minorHAnsi" w:cstheme="minorBidi"/>
                <w:lang w:val="it-IT"/>
              </w:rPr>
              <w:t xml:space="preserve">2024: </w:t>
            </w:r>
            <w:sdt>
              <w:sdtPr>
                <w:rPr>
                  <w:rFonts w:asciiTheme="minorHAnsi" w:hAnsiTheme="minorHAnsi" w:cstheme="minorBidi"/>
                  <w:b/>
                  <w:bCs/>
                </w:rPr>
                <w:id w:val="932726226"/>
                <w:placeholder>
                  <w:docPart w:val="DDC5A18ABDC547F4AD0F303B8738053E"/>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b/>
                <w:bCs/>
                <w:lang w:val="it-IT"/>
              </w:rPr>
              <w:t xml:space="preserve"> </w:t>
            </w:r>
            <w:r w:rsidRPr="00047CB5">
              <w:rPr>
                <w:rFonts w:asciiTheme="minorHAnsi" w:hAnsiTheme="minorHAnsi" w:cstheme="minorBidi"/>
                <w:lang w:val="it-IT"/>
              </w:rPr>
              <w:t>EUR netto</w:t>
            </w:r>
          </w:p>
          <w:p w14:paraId="0C9B91E3" w14:textId="1777DC0A" w:rsidR="2A32021A" w:rsidRPr="00047CB5" w:rsidRDefault="2A32021A" w:rsidP="2A32021A">
            <w:pPr>
              <w:spacing w:before="120"/>
              <w:jc w:val="both"/>
              <w:rPr>
                <w:rFonts w:asciiTheme="minorHAnsi" w:hAnsiTheme="minorHAnsi" w:cstheme="minorBidi"/>
                <w:lang w:val="it-IT"/>
              </w:rPr>
            </w:pPr>
            <w:r w:rsidRPr="00047CB5">
              <w:rPr>
                <w:rFonts w:asciiTheme="minorHAnsi" w:hAnsiTheme="minorHAnsi" w:cstheme="minorBidi"/>
                <w:lang w:val="it-IT"/>
              </w:rPr>
              <w:t xml:space="preserve">2023: </w:t>
            </w:r>
            <w:sdt>
              <w:sdtPr>
                <w:rPr>
                  <w:rFonts w:asciiTheme="minorHAnsi" w:hAnsiTheme="minorHAnsi" w:cstheme="minorBidi"/>
                  <w:b/>
                  <w:bCs/>
                </w:rPr>
                <w:id w:val="1374048637"/>
                <w:placeholder>
                  <w:docPart w:val="2F951FABF0184E1DBF4EDC5040FDE32F"/>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b/>
                <w:bCs/>
                <w:lang w:val="it-IT"/>
              </w:rPr>
              <w:t xml:space="preserve"> </w:t>
            </w:r>
            <w:r w:rsidRPr="00047CB5">
              <w:rPr>
                <w:rFonts w:asciiTheme="minorHAnsi" w:hAnsiTheme="minorHAnsi" w:cstheme="minorBidi"/>
                <w:lang w:val="it-IT"/>
              </w:rPr>
              <w:t>EUR netto</w:t>
            </w:r>
          </w:p>
        </w:tc>
      </w:tr>
      <w:tr w:rsidR="2A32021A" w14:paraId="5C103B72" w14:textId="77777777" w:rsidTr="2A32021A">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1463B2B9" w14:textId="77777777" w:rsidR="2A32021A" w:rsidRDefault="2A32021A" w:rsidP="2A32021A">
            <w:pPr>
              <w:spacing w:before="120"/>
              <w:jc w:val="both"/>
              <w:rPr>
                <w:rFonts w:asciiTheme="minorHAnsi" w:hAnsiTheme="minorHAnsi" w:cstheme="minorBidi"/>
              </w:rPr>
            </w:pPr>
            <w:r w:rsidRPr="2A32021A">
              <w:rPr>
                <w:rFonts w:asciiTheme="minorHAnsi" w:hAnsiTheme="minorHAnsi" w:cstheme="minorBidi"/>
              </w:rPr>
              <w:t>Durchschnitt</w:t>
            </w:r>
          </w:p>
        </w:tc>
        <w:tc>
          <w:tcPr>
            <w:tcW w:w="5609" w:type="dxa"/>
            <w:tcBorders>
              <w:top w:val="single" w:sz="6" w:space="0" w:color="auto"/>
              <w:left w:val="single" w:sz="12" w:space="0" w:color="auto"/>
              <w:bottom w:val="single" w:sz="6" w:space="0" w:color="auto"/>
              <w:right w:val="single" w:sz="6" w:space="0" w:color="auto"/>
            </w:tcBorders>
          </w:tcPr>
          <w:p w14:paraId="0ED91F24" w14:textId="77777777" w:rsidR="2A32021A" w:rsidRDefault="2A32021A" w:rsidP="2A32021A">
            <w:pPr>
              <w:spacing w:before="60"/>
              <w:ind w:left="284"/>
              <w:jc w:val="both"/>
              <w:rPr>
                <w:rFonts w:asciiTheme="minorHAnsi" w:hAnsiTheme="minorHAnsi" w:cstheme="minorBidi"/>
                <w:color w:val="707070" w:themeColor="text2"/>
                <w:lang w:val="it-IT"/>
              </w:rPr>
            </w:pPr>
          </w:p>
          <w:p w14:paraId="51426345" w14:textId="3A0D8D64" w:rsidR="2A32021A" w:rsidRDefault="00F5790A" w:rsidP="2A32021A">
            <w:pPr>
              <w:spacing w:before="60"/>
              <w:ind w:left="284"/>
              <w:jc w:val="both"/>
              <w:rPr>
                <w:rFonts w:asciiTheme="minorHAnsi" w:hAnsiTheme="minorHAnsi" w:cstheme="minorBidi"/>
                <w:b/>
                <w:bCs/>
                <w:lang w:val="it-IT"/>
              </w:rPr>
            </w:pPr>
            <w:sdt>
              <w:sdtPr>
                <w:rPr>
                  <w:rFonts w:asciiTheme="minorHAnsi" w:hAnsiTheme="minorHAnsi" w:cstheme="minorBidi"/>
                  <w:b/>
                  <w:bCs/>
                </w:rPr>
                <w:id w:val="752707642"/>
                <w:placeholder>
                  <w:docPart w:val="71B1C1D01F154681A521141837FF4013"/>
                </w:placeholder>
              </w:sdtPr>
              <w:sdtEndPr/>
              <w:sdtContent>
                <w:r w:rsidR="2A32021A" w:rsidRPr="2A32021A">
                  <w:rPr>
                    <w:rFonts w:asciiTheme="minorHAnsi" w:hAnsiTheme="minorHAnsi" w:cstheme="minorBidi"/>
                    <w:b/>
                    <w:bCs/>
                  </w:rPr>
                  <w:t>Durchschnitt eingeben</w:t>
                </w:r>
              </w:sdtContent>
            </w:sdt>
          </w:p>
        </w:tc>
      </w:tr>
    </w:tbl>
    <w:p w14:paraId="24B6E4B9" w14:textId="77777777" w:rsidR="001629FA" w:rsidRPr="00FD390C" w:rsidRDefault="001629FA" w:rsidP="2A32021A">
      <w:pPr>
        <w:autoSpaceDE w:val="0"/>
        <w:autoSpaceDN w:val="0"/>
        <w:adjustRightInd w:val="0"/>
        <w:jc w:val="both"/>
        <w:rPr>
          <w:rFonts w:asciiTheme="minorHAnsi" w:hAnsiTheme="minorHAnsi" w:cstheme="minorBidi"/>
        </w:rPr>
      </w:pPr>
    </w:p>
    <w:p w14:paraId="4FB33A17" w14:textId="560DE935" w:rsidR="001629FA" w:rsidRPr="00FD390C" w:rsidRDefault="001629FA" w:rsidP="2A32021A">
      <w:pPr>
        <w:autoSpaceDE w:val="0"/>
        <w:autoSpaceDN w:val="0"/>
        <w:adjustRightInd w:val="0"/>
        <w:jc w:val="both"/>
        <w:rPr>
          <w:rFonts w:asciiTheme="minorHAnsi" w:hAnsiTheme="minorHAnsi" w:cstheme="minorBidi"/>
        </w:rPr>
      </w:pPr>
    </w:p>
    <w:p w14:paraId="506FDB18" w14:textId="16EB4A73" w:rsidR="001629FA" w:rsidRPr="00FD390C" w:rsidRDefault="001629FA" w:rsidP="2A32021A">
      <w:pPr>
        <w:autoSpaceDE w:val="0"/>
        <w:autoSpaceDN w:val="0"/>
        <w:adjustRightInd w:val="0"/>
        <w:jc w:val="both"/>
        <w:rPr>
          <w:rFonts w:asciiTheme="minorHAnsi" w:hAnsiTheme="minorHAnsi" w:cstheme="minorBidi"/>
        </w:rPr>
      </w:pPr>
    </w:p>
    <w:p w14:paraId="4A549F42" w14:textId="159F6470" w:rsidR="001629FA" w:rsidRPr="00FD390C" w:rsidRDefault="3AEE86B3" w:rsidP="345F9D08">
      <w:pPr>
        <w:autoSpaceDE w:val="0"/>
        <w:autoSpaceDN w:val="0"/>
        <w:adjustRightInd w:val="0"/>
        <w:jc w:val="both"/>
        <w:rPr>
          <w:rFonts w:ascii="Calibri" w:eastAsia="Calibri" w:hAnsi="Calibri" w:cs="Calibri"/>
          <w:b/>
          <w:bCs/>
          <w:sz w:val="26"/>
          <w:szCs w:val="26"/>
          <w:u w:val="single"/>
        </w:rPr>
      </w:pPr>
      <w:r w:rsidRPr="345F9D08">
        <w:rPr>
          <w:rFonts w:ascii="Calibri" w:eastAsia="Calibri" w:hAnsi="Calibri" w:cs="Calibri"/>
          <w:b/>
          <w:bCs/>
          <w:sz w:val="26"/>
          <w:szCs w:val="26"/>
          <w:u w:val="single"/>
        </w:rPr>
        <w:t>Los 3 – Code Review:</w:t>
      </w:r>
    </w:p>
    <w:p w14:paraId="1C10111E" w14:textId="78E2E2F6" w:rsidR="001629FA" w:rsidRPr="00FD390C" w:rsidRDefault="4EA8D006" w:rsidP="2A32021A">
      <w:pPr>
        <w:autoSpaceDE w:val="0"/>
        <w:autoSpaceDN w:val="0"/>
        <w:adjustRightInd w:val="0"/>
        <w:jc w:val="both"/>
      </w:pPr>
      <w:r w:rsidRPr="2A32021A">
        <w:rPr>
          <w:rFonts w:ascii="Calibri" w:eastAsia="Calibri" w:hAnsi="Calibri" w:cs="Calibri"/>
        </w:rPr>
        <w:t xml:space="preserve">Als vergleichbare Leistungen gelten Leistungen zur </w:t>
      </w:r>
      <w:r w:rsidRPr="2A32021A">
        <w:rPr>
          <w:rFonts w:ascii="Calibri" w:eastAsia="Calibri" w:hAnsi="Calibri" w:cs="Calibri"/>
          <w:b/>
          <w:bCs/>
        </w:rPr>
        <w:t>unabhängigen Prüfung und Bewertung von Softwarequellcode im Rahmen von KI-Projekten</w:t>
      </w:r>
      <w:r w:rsidRPr="2A32021A">
        <w:rPr>
          <w:rFonts w:ascii="Calibri" w:eastAsia="Calibri" w:hAnsi="Calibri" w:cs="Calibri"/>
        </w:rPr>
        <w:t>.</w:t>
      </w:r>
    </w:p>
    <w:p w14:paraId="0CE1C3AA" w14:textId="63D145B4" w:rsidR="001629FA" w:rsidRPr="00FD390C" w:rsidRDefault="001629FA" w:rsidP="2A32021A">
      <w:pPr>
        <w:autoSpaceDE w:val="0"/>
        <w:autoSpaceDN w:val="0"/>
        <w:adjustRightInd w:val="0"/>
        <w:jc w:val="both"/>
        <w:rPr>
          <w:rFonts w:ascii="Calibri" w:eastAsia="Calibri" w:hAnsi="Calibri" w:cs="Calibri"/>
        </w:rPr>
      </w:pPr>
    </w:p>
    <w:p w14:paraId="23E17EAB" w14:textId="210E7134" w:rsidR="001629FA" w:rsidRPr="00FD390C" w:rsidRDefault="4EA8D006" w:rsidP="2A32021A">
      <w:pPr>
        <w:autoSpaceDE w:val="0"/>
        <w:autoSpaceDN w:val="0"/>
        <w:adjustRightInd w:val="0"/>
        <w:jc w:val="both"/>
      </w:pPr>
      <w:r w:rsidRPr="2A32021A">
        <w:rPr>
          <w:rFonts w:ascii="Calibri" w:eastAsia="Calibri" w:hAnsi="Calibri" w:cs="Calibri"/>
        </w:rPr>
        <w:t xml:space="preserve">Hierzu zählen insbesondere die Bewertung von </w:t>
      </w:r>
      <w:r w:rsidRPr="2A32021A">
        <w:rPr>
          <w:rFonts w:ascii="Calibri" w:eastAsia="Calibri" w:hAnsi="Calibri" w:cs="Calibri"/>
          <w:b/>
          <w:bCs/>
        </w:rPr>
        <w:t>Codequalität, Architektur, Wartbarkeit, Erweiterbarkeit, Fehlerbehandlung, technischen Risiken, Code Smells und Technical Debt</w:t>
      </w:r>
      <w:r w:rsidRPr="2A32021A">
        <w:rPr>
          <w:rFonts w:ascii="Calibri" w:eastAsia="Calibri" w:hAnsi="Calibri" w:cs="Calibri"/>
        </w:rPr>
        <w:t xml:space="preserve"> sowie die Prüfung der Einhaltung von Coding Guidelines. Vergleichbar sind auch Code Reviews von </w:t>
      </w:r>
      <w:r w:rsidR="5CF56F90" w:rsidRPr="2A32021A">
        <w:rPr>
          <w:rFonts w:ascii="Calibri" w:eastAsia="Calibri" w:hAnsi="Calibri" w:cs="Calibri"/>
          <w:b/>
          <w:bCs/>
        </w:rPr>
        <w:t>KI-/LLM-basierten Anwendungen, Agent Harnesses bzw. agentischen Systemen</w:t>
      </w:r>
      <w:r w:rsidRPr="2A32021A">
        <w:rPr>
          <w:rFonts w:ascii="Calibri" w:eastAsia="Calibri" w:hAnsi="Calibri" w:cs="Calibri"/>
        </w:rPr>
        <w:t xml:space="preserve"> und deren technischen Komponenten sowie die Dokumentation, Priorisierung und Bewertung der festgestellten Mängel und Risiken.</w:t>
      </w:r>
    </w:p>
    <w:p w14:paraId="7BDF8AF9" w14:textId="2EBEF0F5" w:rsidR="001629FA" w:rsidRPr="00FD390C" w:rsidRDefault="001629FA" w:rsidP="345F9D08">
      <w:pPr>
        <w:autoSpaceDE w:val="0"/>
        <w:autoSpaceDN w:val="0"/>
        <w:adjustRightInd w:val="0"/>
        <w:jc w:val="both"/>
        <w:rPr>
          <w:rFonts w:asciiTheme="minorHAnsi" w:hAnsiTheme="minorHAnsi" w:cstheme="minorBidi"/>
          <w:b/>
          <w:bCs/>
        </w:rPr>
      </w:pPr>
    </w:p>
    <w:tbl>
      <w:tblPr>
        <w:tblStyle w:val="Tabellenraster"/>
        <w:tblW w:w="0" w:type="auto"/>
        <w:tblInd w:w="108" w:type="dxa"/>
        <w:tblBorders>
          <w:insideH w:val="single" w:sz="6" w:space="0" w:color="auto"/>
          <w:insideV w:val="single" w:sz="6" w:space="0" w:color="auto"/>
        </w:tblBorders>
        <w:tblLook w:val="01E0" w:firstRow="1" w:lastRow="1" w:firstColumn="1" w:lastColumn="1" w:noHBand="0" w:noVBand="0"/>
      </w:tblPr>
      <w:tblGrid>
        <w:gridCol w:w="3961"/>
        <w:gridCol w:w="5404"/>
      </w:tblGrid>
      <w:tr w:rsidR="2A32021A" w:rsidRPr="00047CB5" w14:paraId="28AF5EE3" w14:textId="77777777" w:rsidTr="2A32021A">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7388BD92" w14:textId="77777777" w:rsidR="2A32021A" w:rsidRDefault="2A32021A" w:rsidP="2A32021A">
            <w:pPr>
              <w:spacing w:before="120"/>
              <w:jc w:val="both"/>
              <w:rPr>
                <w:rFonts w:asciiTheme="minorHAnsi" w:hAnsiTheme="minorHAnsi" w:cstheme="minorBidi"/>
              </w:rPr>
            </w:pPr>
            <w:r w:rsidRPr="2A32021A">
              <w:rPr>
                <w:rFonts w:asciiTheme="minorHAnsi" w:hAnsiTheme="minorHAnsi" w:cstheme="minorBidi"/>
              </w:rPr>
              <w:t>Umsatz mit vergleichbaren Leistungen in den letzten drei Jahren:</w:t>
            </w:r>
          </w:p>
        </w:tc>
        <w:tc>
          <w:tcPr>
            <w:tcW w:w="5609" w:type="dxa"/>
            <w:tcBorders>
              <w:top w:val="single" w:sz="6" w:space="0" w:color="auto"/>
              <w:left w:val="single" w:sz="12" w:space="0" w:color="auto"/>
              <w:bottom w:val="single" w:sz="6" w:space="0" w:color="auto"/>
              <w:right w:val="single" w:sz="6" w:space="0" w:color="auto"/>
            </w:tcBorders>
          </w:tcPr>
          <w:p w14:paraId="23E1DC6D" w14:textId="711863DA" w:rsidR="2A32021A" w:rsidRPr="00047CB5" w:rsidRDefault="2A32021A" w:rsidP="2A32021A">
            <w:pPr>
              <w:rPr>
                <w:rFonts w:asciiTheme="minorHAnsi" w:hAnsiTheme="minorHAnsi" w:cstheme="minorBidi"/>
                <w:b/>
                <w:bCs/>
                <w:lang w:val="it-IT"/>
              </w:rPr>
            </w:pPr>
            <w:r w:rsidRPr="00047CB5">
              <w:rPr>
                <w:rFonts w:asciiTheme="minorHAnsi" w:hAnsiTheme="minorHAnsi" w:cstheme="minorBidi"/>
                <w:lang w:val="it-IT"/>
              </w:rPr>
              <w:t xml:space="preserve">2025: </w:t>
            </w:r>
            <w:sdt>
              <w:sdtPr>
                <w:rPr>
                  <w:rFonts w:asciiTheme="minorHAnsi" w:hAnsiTheme="minorHAnsi" w:cstheme="minorBidi"/>
                  <w:b/>
                  <w:bCs/>
                </w:rPr>
                <w:id w:val="1748758941"/>
                <w:placeholder>
                  <w:docPart w:val="1B0728C864FF46CBBA19019DDEA529AA"/>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lang w:val="it-IT"/>
              </w:rPr>
              <w:t>EUR netto</w:t>
            </w:r>
          </w:p>
          <w:p w14:paraId="0FA61B2A" w14:textId="3C3E0275" w:rsidR="2A32021A" w:rsidRPr="00047CB5" w:rsidRDefault="2A32021A" w:rsidP="2A32021A">
            <w:pPr>
              <w:spacing w:before="60"/>
              <w:jc w:val="both"/>
              <w:rPr>
                <w:rFonts w:asciiTheme="minorHAnsi" w:hAnsiTheme="minorHAnsi" w:cstheme="minorBidi"/>
                <w:lang w:val="it-IT"/>
              </w:rPr>
            </w:pPr>
            <w:r w:rsidRPr="00047CB5">
              <w:rPr>
                <w:rFonts w:asciiTheme="minorHAnsi" w:hAnsiTheme="minorHAnsi" w:cstheme="minorBidi"/>
                <w:lang w:val="it-IT"/>
              </w:rPr>
              <w:t xml:space="preserve">2024: </w:t>
            </w:r>
            <w:sdt>
              <w:sdtPr>
                <w:rPr>
                  <w:rFonts w:asciiTheme="minorHAnsi" w:hAnsiTheme="minorHAnsi" w:cstheme="minorBidi"/>
                  <w:b/>
                  <w:bCs/>
                </w:rPr>
                <w:id w:val="912521815"/>
                <w:placeholder>
                  <w:docPart w:val="11788127384B4FBEB1574EBAC81C0406"/>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b/>
                <w:bCs/>
                <w:lang w:val="it-IT"/>
              </w:rPr>
              <w:t xml:space="preserve"> </w:t>
            </w:r>
            <w:r w:rsidRPr="00047CB5">
              <w:rPr>
                <w:rFonts w:asciiTheme="minorHAnsi" w:hAnsiTheme="minorHAnsi" w:cstheme="minorBidi"/>
                <w:lang w:val="it-IT"/>
              </w:rPr>
              <w:t>EUR netto</w:t>
            </w:r>
          </w:p>
          <w:p w14:paraId="5A4F1A49" w14:textId="1777DC0A" w:rsidR="2A32021A" w:rsidRPr="00047CB5" w:rsidRDefault="2A32021A" w:rsidP="2A32021A">
            <w:pPr>
              <w:spacing w:before="120"/>
              <w:jc w:val="both"/>
              <w:rPr>
                <w:rFonts w:asciiTheme="minorHAnsi" w:hAnsiTheme="minorHAnsi" w:cstheme="minorBidi"/>
                <w:lang w:val="it-IT"/>
              </w:rPr>
            </w:pPr>
            <w:r w:rsidRPr="00047CB5">
              <w:rPr>
                <w:rFonts w:asciiTheme="minorHAnsi" w:hAnsiTheme="minorHAnsi" w:cstheme="minorBidi"/>
                <w:lang w:val="it-IT"/>
              </w:rPr>
              <w:t xml:space="preserve">2023: </w:t>
            </w:r>
            <w:sdt>
              <w:sdtPr>
                <w:rPr>
                  <w:rFonts w:asciiTheme="minorHAnsi" w:hAnsiTheme="minorHAnsi" w:cstheme="minorBidi"/>
                  <w:b/>
                  <w:bCs/>
                </w:rPr>
                <w:id w:val="1007037914"/>
                <w:placeholder>
                  <w:docPart w:val="4952104745404375BC66932B97BDA6EC"/>
                </w:placeholder>
                <w:showingPlcHdr/>
              </w:sdtPr>
              <w:sdtEndPr/>
              <w:sdtContent>
                <w:r w:rsidRPr="00047CB5">
                  <w:rPr>
                    <w:rStyle w:val="Platzhaltertext"/>
                    <w:rFonts w:eastAsiaTheme="minorEastAsia"/>
                    <w:lang w:val="it-IT"/>
                  </w:rPr>
                  <w:t>EUR netto eingeben</w:t>
                </w:r>
              </w:sdtContent>
            </w:sdt>
            <w:r w:rsidRPr="00047CB5">
              <w:rPr>
                <w:rFonts w:asciiTheme="minorHAnsi" w:hAnsiTheme="minorHAnsi" w:cstheme="minorBidi"/>
                <w:b/>
                <w:bCs/>
                <w:lang w:val="it-IT"/>
              </w:rPr>
              <w:t xml:space="preserve"> </w:t>
            </w:r>
            <w:r w:rsidRPr="00047CB5">
              <w:rPr>
                <w:rFonts w:asciiTheme="minorHAnsi" w:hAnsiTheme="minorHAnsi" w:cstheme="minorBidi"/>
                <w:lang w:val="it-IT"/>
              </w:rPr>
              <w:t>EUR netto</w:t>
            </w:r>
          </w:p>
        </w:tc>
      </w:tr>
      <w:tr w:rsidR="2A32021A" w14:paraId="45348D72" w14:textId="77777777" w:rsidTr="2A32021A">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7768C908" w14:textId="77777777" w:rsidR="2A32021A" w:rsidRDefault="2A32021A" w:rsidP="2A32021A">
            <w:pPr>
              <w:spacing w:before="120"/>
              <w:jc w:val="both"/>
              <w:rPr>
                <w:rFonts w:asciiTheme="minorHAnsi" w:hAnsiTheme="minorHAnsi" w:cstheme="minorBidi"/>
              </w:rPr>
            </w:pPr>
            <w:r w:rsidRPr="2A32021A">
              <w:rPr>
                <w:rFonts w:asciiTheme="minorHAnsi" w:hAnsiTheme="minorHAnsi" w:cstheme="minorBidi"/>
              </w:rPr>
              <w:t>Durchschnitt</w:t>
            </w:r>
          </w:p>
        </w:tc>
        <w:tc>
          <w:tcPr>
            <w:tcW w:w="5609" w:type="dxa"/>
            <w:tcBorders>
              <w:top w:val="single" w:sz="6" w:space="0" w:color="auto"/>
              <w:left w:val="single" w:sz="12" w:space="0" w:color="auto"/>
              <w:bottom w:val="single" w:sz="6" w:space="0" w:color="auto"/>
              <w:right w:val="single" w:sz="6" w:space="0" w:color="auto"/>
            </w:tcBorders>
          </w:tcPr>
          <w:p w14:paraId="26D9ACD6" w14:textId="77777777" w:rsidR="2A32021A" w:rsidRDefault="2A32021A" w:rsidP="2A32021A">
            <w:pPr>
              <w:spacing w:before="60"/>
              <w:ind w:left="284"/>
              <w:jc w:val="both"/>
              <w:rPr>
                <w:rFonts w:asciiTheme="minorHAnsi" w:hAnsiTheme="minorHAnsi" w:cstheme="minorBidi"/>
                <w:color w:val="707070" w:themeColor="text2"/>
                <w:lang w:val="it-IT"/>
              </w:rPr>
            </w:pPr>
          </w:p>
          <w:p w14:paraId="59A9B021" w14:textId="3A0D8D64" w:rsidR="2A32021A" w:rsidRDefault="00F5790A" w:rsidP="2A32021A">
            <w:pPr>
              <w:spacing w:before="60"/>
              <w:ind w:left="284"/>
              <w:jc w:val="both"/>
              <w:rPr>
                <w:rFonts w:asciiTheme="minorHAnsi" w:hAnsiTheme="minorHAnsi" w:cstheme="minorBidi"/>
                <w:b/>
                <w:bCs/>
                <w:lang w:val="it-IT"/>
              </w:rPr>
            </w:pPr>
            <w:sdt>
              <w:sdtPr>
                <w:rPr>
                  <w:rFonts w:asciiTheme="minorHAnsi" w:hAnsiTheme="minorHAnsi" w:cstheme="minorBidi"/>
                  <w:b/>
                  <w:bCs/>
                </w:rPr>
                <w:id w:val="1737044034"/>
                <w:placeholder>
                  <w:docPart w:val="2EF7B5D0DDF94423913C9ACD385D82EF"/>
                </w:placeholder>
              </w:sdtPr>
              <w:sdtEndPr/>
              <w:sdtContent>
                <w:r w:rsidR="2A32021A" w:rsidRPr="2A32021A">
                  <w:rPr>
                    <w:rFonts w:asciiTheme="minorHAnsi" w:hAnsiTheme="minorHAnsi" w:cstheme="minorBidi"/>
                    <w:b/>
                    <w:bCs/>
                  </w:rPr>
                  <w:t>Durchschnitt eingeben</w:t>
                </w:r>
              </w:sdtContent>
            </w:sdt>
          </w:p>
        </w:tc>
      </w:tr>
    </w:tbl>
    <w:p w14:paraId="5C9007AE" w14:textId="77777777" w:rsidR="001629FA" w:rsidRPr="00FD390C" w:rsidRDefault="001629FA" w:rsidP="2A32021A">
      <w:pPr>
        <w:autoSpaceDE w:val="0"/>
        <w:autoSpaceDN w:val="0"/>
        <w:adjustRightInd w:val="0"/>
        <w:jc w:val="both"/>
        <w:rPr>
          <w:rFonts w:asciiTheme="minorHAnsi" w:hAnsiTheme="minorHAnsi" w:cstheme="minorBidi"/>
        </w:rPr>
      </w:pPr>
    </w:p>
    <w:p w14:paraId="5AE050AD" w14:textId="77777777" w:rsidR="001629FA" w:rsidRPr="00FD390C" w:rsidRDefault="001629FA" w:rsidP="2A32021A">
      <w:pPr>
        <w:autoSpaceDE w:val="0"/>
        <w:autoSpaceDN w:val="0"/>
        <w:adjustRightInd w:val="0"/>
        <w:jc w:val="both"/>
        <w:rPr>
          <w:rFonts w:asciiTheme="minorHAnsi" w:hAnsiTheme="minorHAnsi" w:cstheme="minorBidi"/>
        </w:rPr>
      </w:pPr>
    </w:p>
    <w:p w14:paraId="245C7058" w14:textId="6772BC12" w:rsidR="001629FA" w:rsidRPr="00FD390C" w:rsidRDefault="001629FA" w:rsidP="2A32021A">
      <w:pPr>
        <w:autoSpaceDE w:val="0"/>
        <w:autoSpaceDN w:val="0"/>
        <w:adjustRightInd w:val="0"/>
        <w:jc w:val="both"/>
        <w:rPr>
          <w:rFonts w:asciiTheme="minorHAnsi" w:hAnsiTheme="minorHAnsi" w:cstheme="minorBidi"/>
        </w:rPr>
      </w:pPr>
    </w:p>
    <w:p w14:paraId="094E9805" w14:textId="77777777" w:rsidR="001629FA" w:rsidRPr="00FD390C" w:rsidRDefault="001629FA" w:rsidP="006E2B44">
      <w:pPr>
        <w:pStyle w:val="berschrift1"/>
        <w:rPr>
          <w:lang w:eastAsia="en-US"/>
        </w:rPr>
      </w:pPr>
      <w:r w:rsidRPr="00FD390C">
        <w:rPr>
          <w:color w:val="000000"/>
        </w:rPr>
        <w:lastRenderedPageBreak/>
        <w:t>Eigenerklärung</w:t>
      </w:r>
      <w:r w:rsidRPr="00FD390C">
        <w:rPr>
          <w:lang w:eastAsia="en-US"/>
        </w:rPr>
        <w:t xml:space="preserve"> zur technischen und beruflichen Leistungsfähigkeit</w:t>
      </w:r>
    </w:p>
    <w:p w14:paraId="272AA633" w14:textId="77777777" w:rsidR="001629FA" w:rsidRPr="00FD390C" w:rsidRDefault="001629FA" w:rsidP="006E2B44">
      <w:pPr>
        <w:pStyle w:val="berschrift2"/>
        <w:rPr>
          <w:lang w:eastAsia="en-US"/>
        </w:rPr>
      </w:pPr>
      <w:r w:rsidRPr="006E2B44">
        <w:t>Referenzen</w:t>
      </w:r>
      <w:r w:rsidRPr="00FD390C">
        <w:rPr>
          <w:lang w:eastAsia="en-US"/>
        </w:rPr>
        <w:t xml:space="preserve"> (Eigenangaben)</w:t>
      </w:r>
    </w:p>
    <w:p w14:paraId="3277D7CD" w14:textId="7F6397AE" w:rsidR="001629FA" w:rsidRPr="00EB2E69" w:rsidRDefault="007608BA" w:rsidP="2A32021A">
      <w:pPr>
        <w:tabs>
          <w:tab w:val="left" w:pos="567"/>
        </w:tabs>
        <w:rPr>
          <w:rFonts w:asciiTheme="minorHAnsi" w:hAnsiTheme="minorHAnsi" w:cstheme="minorBidi"/>
        </w:rPr>
      </w:pPr>
      <w:r w:rsidRPr="1437FD8B">
        <w:rPr>
          <w:rStyle w:val="normaltextrun"/>
          <w:rFonts w:ascii="Calibri" w:hAnsi="Calibri" w:cs="Calibri"/>
          <w:color w:val="000000"/>
          <w:shd w:val="clear" w:color="auto" w:fill="FFFFFF"/>
        </w:rPr>
        <w:t xml:space="preserve">Mit </w:t>
      </w:r>
      <w:r w:rsidR="28D25CEA" w:rsidRPr="1437FD8B">
        <w:rPr>
          <w:rStyle w:val="normaltextrun"/>
          <w:rFonts w:ascii="Calibri" w:hAnsi="Calibri" w:cs="Calibri"/>
          <w:color w:val="000000"/>
          <w:shd w:val="clear" w:color="auto" w:fill="FFFFFF"/>
        </w:rPr>
        <w:t>dem Teilnahmeantrag</w:t>
      </w:r>
      <w:r w:rsidRPr="1437FD8B">
        <w:rPr>
          <w:rStyle w:val="normaltextrun"/>
          <w:rFonts w:ascii="Calibri" w:hAnsi="Calibri" w:cs="Calibri"/>
          <w:color w:val="000000"/>
          <w:shd w:val="clear" w:color="auto" w:fill="FFFFFF"/>
        </w:rPr>
        <w:t xml:space="preserve"> reichen die </w:t>
      </w:r>
      <w:r w:rsidR="00803F94">
        <w:rPr>
          <w:rStyle w:val="normaltextrun"/>
          <w:rFonts w:ascii="Calibri" w:hAnsi="Calibri" w:cs="Calibri"/>
          <w:color w:val="000000"/>
          <w:shd w:val="clear" w:color="auto" w:fill="FFFFFF"/>
        </w:rPr>
        <w:t>Bewerber/</w:t>
      </w:r>
      <w:r w:rsidRPr="1437FD8B">
        <w:rPr>
          <w:rStyle w:val="normaltextrun"/>
          <w:rFonts w:ascii="Calibri" w:hAnsi="Calibri" w:cs="Calibri"/>
          <w:color w:val="000000"/>
          <w:shd w:val="clear" w:color="auto" w:fill="FFFFFF"/>
        </w:rPr>
        <w:t>Bieter</w:t>
      </w:r>
      <w:r w:rsidR="00FF351C">
        <w:rPr>
          <w:rStyle w:val="normaltextrun"/>
          <w:rFonts w:ascii="Calibri" w:hAnsi="Calibri" w:cs="Calibri"/>
          <w:color w:val="000000"/>
          <w:shd w:val="clear" w:color="auto" w:fill="FFFFFF"/>
        </w:rPr>
        <w:t xml:space="preserve"> </w:t>
      </w:r>
      <w:r w:rsidRPr="1437FD8B">
        <w:rPr>
          <w:rStyle w:val="normaltextrun"/>
          <w:rFonts w:ascii="Calibri" w:hAnsi="Calibri" w:cs="Calibri"/>
          <w:b/>
          <w:bCs/>
          <w:color w:val="000000"/>
          <w:shd w:val="clear" w:color="auto" w:fill="FFFFFF"/>
        </w:rPr>
        <w:t>Referenzen</w:t>
      </w:r>
      <w:r w:rsidR="00FF351C">
        <w:rPr>
          <w:rStyle w:val="normaltextrun"/>
          <w:rFonts w:ascii="Calibri" w:hAnsi="Calibri" w:cs="Calibri"/>
          <w:color w:val="000000"/>
          <w:shd w:val="clear" w:color="auto" w:fill="FFFFFF"/>
        </w:rPr>
        <w:t xml:space="preserve"> </w:t>
      </w:r>
      <w:r w:rsidRPr="1437FD8B">
        <w:rPr>
          <w:rStyle w:val="normaltextrun"/>
          <w:rFonts w:ascii="Calibri" w:hAnsi="Calibri" w:cs="Calibri"/>
          <w:color w:val="000000"/>
          <w:shd w:val="clear" w:color="auto" w:fill="FFFFFF"/>
        </w:rPr>
        <w:t xml:space="preserve">(Referenzprojekte) über </w:t>
      </w:r>
      <w:r w:rsidRPr="007363E6">
        <w:rPr>
          <w:rStyle w:val="normaltextrun"/>
          <w:rFonts w:ascii="Calibri" w:hAnsi="Calibri" w:cs="Calibri"/>
          <w:color w:val="000000"/>
          <w:shd w:val="clear" w:color="auto" w:fill="FFFFFF"/>
        </w:rPr>
        <w:t xml:space="preserve">nach dem </w:t>
      </w:r>
      <w:r w:rsidRPr="007363E6">
        <w:rPr>
          <w:rStyle w:val="normaltextrun"/>
          <w:rFonts w:ascii="Calibri" w:hAnsi="Calibri" w:cs="Calibri"/>
          <w:b/>
          <w:bCs/>
          <w:color w:val="000000"/>
          <w:shd w:val="clear" w:color="auto" w:fill="FFFFFF"/>
        </w:rPr>
        <w:t>01.</w:t>
      </w:r>
      <w:r w:rsidR="00B046C6" w:rsidRPr="007363E6">
        <w:rPr>
          <w:rStyle w:val="normaltextrun"/>
          <w:rFonts w:ascii="Calibri" w:hAnsi="Calibri" w:cs="Calibri"/>
          <w:b/>
          <w:bCs/>
          <w:color w:val="000000"/>
          <w:shd w:val="clear" w:color="auto" w:fill="FFFFFF"/>
        </w:rPr>
        <w:t>0</w:t>
      </w:r>
      <w:r w:rsidR="002E7CBC" w:rsidRPr="007363E6">
        <w:rPr>
          <w:rStyle w:val="normaltextrun"/>
          <w:rFonts w:ascii="Calibri" w:hAnsi="Calibri" w:cs="Calibri"/>
          <w:b/>
          <w:bCs/>
          <w:color w:val="000000" w:themeColor="text1"/>
        </w:rPr>
        <w:t>1</w:t>
      </w:r>
      <w:r w:rsidRPr="007363E6">
        <w:rPr>
          <w:rStyle w:val="normaltextrun"/>
          <w:rFonts w:ascii="Calibri" w:hAnsi="Calibri" w:cs="Calibri"/>
          <w:b/>
          <w:bCs/>
          <w:color w:val="000000"/>
          <w:shd w:val="clear" w:color="auto" w:fill="FFFFFF"/>
        </w:rPr>
        <w:t>.20</w:t>
      </w:r>
      <w:r w:rsidR="002E7CBC" w:rsidRPr="007363E6">
        <w:rPr>
          <w:rStyle w:val="normaltextrun"/>
          <w:rFonts w:ascii="Calibri" w:hAnsi="Calibri" w:cs="Calibri"/>
          <w:b/>
          <w:bCs/>
          <w:color w:val="000000" w:themeColor="text1"/>
        </w:rPr>
        <w:t>2</w:t>
      </w:r>
      <w:r w:rsidR="2E60A372" w:rsidRPr="2A32021A">
        <w:rPr>
          <w:rStyle w:val="normaltextrun"/>
          <w:rFonts w:ascii="Calibri" w:hAnsi="Calibri" w:cs="Calibri"/>
          <w:b/>
          <w:bCs/>
          <w:color w:val="000000" w:themeColor="text1"/>
        </w:rPr>
        <w:t>3</w:t>
      </w:r>
      <w:r w:rsidRPr="2A32021A">
        <w:rPr>
          <w:rStyle w:val="normaltextrun"/>
          <w:rFonts w:ascii="Calibri" w:hAnsi="Calibri" w:cs="Calibri"/>
          <w:color w:val="000000" w:themeColor="text1"/>
        </w:rPr>
        <w:t xml:space="preserve"> erbrachte, vergleichbare Projekte ein.</w:t>
      </w:r>
      <w:r w:rsidR="71A0F8A5" w:rsidRPr="2A32021A">
        <w:rPr>
          <w:rStyle w:val="normaltextrun"/>
          <w:rFonts w:ascii="Calibri" w:hAnsi="Calibri" w:cs="Calibri"/>
          <w:color w:val="000000" w:themeColor="text1"/>
        </w:rPr>
        <w:t xml:space="preserve"> Es </w:t>
      </w:r>
      <w:r w:rsidR="560E98E6" w:rsidRPr="2A32021A">
        <w:rPr>
          <w:rStyle w:val="normaltextrun"/>
          <w:rFonts w:ascii="Calibri" w:hAnsi="Calibri" w:cs="Calibri"/>
          <w:color w:val="000000" w:themeColor="text1"/>
        </w:rPr>
        <w:t xml:space="preserve">können </w:t>
      </w:r>
      <w:r w:rsidR="71A0F8A5" w:rsidRPr="2A32021A">
        <w:rPr>
          <w:rStyle w:val="normaltextrun"/>
          <w:rFonts w:ascii="Calibri" w:hAnsi="Calibri" w:cs="Calibri"/>
          <w:color w:val="000000" w:themeColor="text1"/>
        </w:rPr>
        <w:t>jedoch auch Referenzen berücksichtigt</w:t>
      </w:r>
      <w:r w:rsidR="3565F88C" w:rsidRPr="2A32021A">
        <w:rPr>
          <w:rStyle w:val="normaltextrun"/>
          <w:rFonts w:ascii="Calibri" w:hAnsi="Calibri" w:cs="Calibri"/>
          <w:color w:val="000000" w:themeColor="text1"/>
        </w:rPr>
        <w:t xml:space="preserve"> werden</w:t>
      </w:r>
      <w:r w:rsidR="71A0F8A5" w:rsidRPr="2A32021A">
        <w:rPr>
          <w:rStyle w:val="normaltextrun"/>
          <w:rFonts w:ascii="Calibri" w:hAnsi="Calibri" w:cs="Calibri"/>
          <w:color w:val="000000" w:themeColor="text1"/>
        </w:rPr>
        <w:t xml:space="preserve">, welche vor diesem Zeitpunkt erbracht </w:t>
      </w:r>
      <w:r w:rsidR="2FF7B4A1" w:rsidRPr="2A32021A">
        <w:rPr>
          <w:rStyle w:val="normaltextrun"/>
          <w:rFonts w:ascii="Calibri" w:hAnsi="Calibri" w:cs="Calibri"/>
          <w:color w:val="000000" w:themeColor="text1"/>
        </w:rPr>
        <w:t>wurden</w:t>
      </w:r>
      <w:r w:rsidR="71A0F8A5" w:rsidRPr="2A32021A">
        <w:rPr>
          <w:rStyle w:val="normaltextrun"/>
          <w:rFonts w:ascii="Calibri" w:hAnsi="Calibri" w:cs="Calibri"/>
          <w:color w:val="000000" w:themeColor="text1"/>
        </w:rPr>
        <w:t xml:space="preserve">. </w:t>
      </w:r>
    </w:p>
    <w:p w14:paraId="3A9EA811" w14:textId="77777777" w:rsidR="001629FA" w:rsidRDefault="001629FA" w:rsidP="001629FA">
      <w:pPr>
        <w:tabs>
          <w:tab w:val="left" w:pos="567"/>
        </w:tabs>
        <w:rPr>
          <w:rFonts w:asciiTheme="minorHAnsi" w:hAnsiTheme="minorHAnsi" w:cstheme="minorHAnsi"/>
          <w:szCs w:val="22"/>
        </w:rPr>
      </w:pPr>
    </w:p>
    <w:p w14:paraId="73A270C9" w14:textId="78776DBE" w:rsidR="001629FA" w:rsidRPr="00FD390C" w:rsidRDefault="001629FA" w:rsidP="2A32021A">
      <w:pPr>
        <w:tabs>
          <w:tab w:val="left" w:pos="567"/>
        </w:tabs>
        <w:rPr>
          <w:rFonts w:asciiTheme="minorHAnsi" w:hAnsiTheme="minorHAnsi" w:cstheme="minorBidi"/>
        </w:rPr>
      </w:pPr>
      <w:r w:rsidRPr="2A32021A">
        <w:rPr>
          <w:rFonts w:asciiTheme="minorHAnsi" w:hAnsiTheme="minorHAnsi" w:cstheme="minorBidi"/>
        </w:rPr>
        <w:t xml:space="preserve">Es </w:t>
      </w:r>
      <w:r w:rsidR="5A879434" w:rsidRPr="2A32021A">
        <w:rPr>
          <w:rFonts w:asciiTheme="minorHAnsi" w:hAnsiTheme="minorHAnsi" w:cstheme="minorBidi"/>
        </w:rPr>
        <w:t xml:space="preserve">sind </w:t>
      </w:r>
      <w:r w:rsidR="5A879434" w:rsidRPr="2A32021A">
        <w:rPr>
          <w:rStyle w:val="Fett"/>
          <w:u w:val="single"/>
        </w:rPr>
        <w:t>drei</w:t>
      </w:r>
      <w:r w:rsidR="00B046C6" w:rsidRPr="2A32021A">
        <w:rPr>
          <w:rStyle w:val="Fett"/>
        </w:rPr>
        <w:t xml:space="preserve"> </w:t>
      </w:r>
      <w:r w:rsidR="03275D9D" w:rsidRPr="2A32021A">
        <w:rPr>
          <w:rStyle w:val="Fett"/>
        </w:rPr>
        <w:t xml:space="preserve">inhaltlich vergleichbare </w:t>
      </w:r>
      <w:r w:rsidRPr="2A32021A">
        <w:rPr>
          <w:rStyle w:val="Fett"/>
        </w:rPr>
        <w:t>Referenz</w:t>
      </w:r>
      <w:r w:rsidR="26458FA2" w:rsidRPr="2A32021A">
        <w:rPr>
          <w:rStyle w:val="Fett"/>
        </w:rPr>
        <w:t>en</w:t>
      </w:r>
      <w:r w:rsidRPr="2A32021A">
        <w:rPr>
          <w:rStyle w:val="Fett"/>
        </w:rPr>
        <w:t xml:space="preserve"> </w:t>
      </w:r>
      <w:r w:rsidRPr="2A32021A">
        <w:rPr>
          <w:rFonts w:asciiTheme="minorHAnsi" w:hAnsiTheme="minorHAnsi" w:cstheme="minorBidi"/>
        </w:rPr>
        <w:t>aufzuzeigen.</w:t>
      </w:r>
    </w:p>
    <w:p w14:paraId="39CDBC57" w14:textId="77777777" w:rsidR="001629FA" w:rsidRPr="00FD390C" w:rsidRDefault="001629FA" w:rsidP="001629FA">
      <w:pPr>
        <w:tabs>
          <w:tab w:val="left" w:pos="567"/>
        </w:tabs>
        <w:rPr>
          <w:rFonts w:asciiTheme="minorHAnsi" w:hAnsiTheme="minorHAnsi" w:cstheme="minorHAnsi"/>
          <w:bCs/>
          <w:szCs w:val="22"/>
        </w:rPr>
      </w:pPr>
    </w:p>
    <w:p w14:paraId="24BF300C" w14:textId="5CEF148C" w:rsidR="001629FA" w:rsidRPr="00FD390C" w:rsidRDefault="001629FA" w:rsidP="2A32021A">
      <w:pPr>
        <w:tabs>
          <w:tab w:val="left" w:pos="567"/>
        </w:tabs>
        <w:rPr>
          <w:rFonts w:asciiTheme="minorHAnsi" w:hAnsiTheme="minorHAnsi" w:cstheme="minorBidi"/>
        </w:rPr>
      </w:pPr>
      <w:r w:rsidRPr="345F9D08">
        <w:rPr>
          <w:rFonts w:asciiTheme="minorHAnsi" w:hAnsiTheme="minorHAnsi" w:cstheme="minorBidi"/>
        </w:rPr>
        <w:t>Für jede Referenz sind (unter Verwendung de</w:t>
      </w:r>
      <w:r w:rsidR="5AE66B7E" w:rsidRPr="345F9D08">
        <w:rPr>
          <w:rFonts w:asciiTheme="minorHAnsi" w:hAnsiTheme="minorHAnsi" w:cstheme="minorBidi"/>
        </w:rPr>
        <w:t>r</w:t>
      </w:r>
      <w:r w:rsidRPr="345F9D08">
        <w:rPr>
          <w:rFonts w:asciiTheme="minorHAnsi" w:hAnsiTheme="minorHAnsi" w:cstheme="minorBidi"/>
        </w:rPr>
        <w:t xml:space="preserve"> nachfolgenden Referenzbl</w:t>
      </w:r>
      <w:r w:rsidR="5AE66B7E" w:rsidRPr="345F9D08">
        <w:rPr>
          <w:rFonts w:asciiTheme="minorHAnsi" w:hAnsiTheme="minorHAnsi" w:cstheme="minorBidi"/>
        </w:rPr>
        <w:t>ä</w:t>
      </w:r>
      <w:r w:rsidRPr="345F9D08">
        <w:rPr>
          <w:rFonts w:asciiTheme="minorHAnsi" w:hAnsiTheme="minorHAnsi" w:cstheme="minorBidi"/>
        </w:rPr>
        <w:t>tt</w:t>
      </w:r>
      <w:r w:rsidR="5AE66B7E" w:rsidRPr="345F9D08">
        <w:rPr>
          <w:rFonts w:asciiTheme="minorHAnsi" w:hAnsiTheme="minorHAnsi" w:cstheme="minorBidi"/>
        </w:rPr>
        <w:t>er</w:t>
      </w:r>
      <w:r w:rsidRPr="345F9D08">
        <w:rPr>
          <w:rFonts w:asciiTheme="minorHAnsi" w:hAnsiTheme="minorHAnsi" w:cstheme="minorBidi"/>
        </w:rPr>
        <w:t xml:space="preserve"> – </w:t>
      </w:r>
      <w:r w:rsidRPr="345F9D08">
        <w:rPr>
          <w:rFonts w:asciiTheme="minorHAnsi" w:hAnsiTheme="minorHAnsi" w:cstheme="minorBidi"/>
          <w:i/>
          <w:iCs/>
        </w:rPr>
        <w:t>bitte vervielfältigen</w:t>
      </w:r>
      <w:r w:rsidRPr="345F9D08">
        <w:rPr>
          <w:rFonts w:asciiTheme="minorHAnsi" w:hAnsiTheme="minorHAnsi" w:cstheme="minorBidi"/>
        </w:rPr>
        <w:t xml:space="preserve"> -</w:t>
      </w:r>
      <w:r w:rsidR="06BBA692" w:rsidRPr="345F9D08">
        <w:rPr>
          <w:rFonts w:asciiTheme="minorHAnsi" w:hAnsiTheme="minorHAnsi" w:cstheme="minorBidi"/>
        </w:rPr>
        <w:t>)</w:t>
      </w:r>
      <w:r w:rsidR="36E370EC" w:rsidRPr="345F9D08">
        <w:rPr>
          <w:rFonts w:asciiTheme="minorHAnsi" w:hAnsiTheme="minorHAnsi" w:cstheme="minorBidi"/>
        </w:rPr>
        <w:t xml:space="preserve"> unbedingt</w:t>
      </w:r>
      <w:r w:rsidRPr="345F9D08">
        <w:rPr>
          <w:rFonts w:asciiTheme="minorHAnsi" w:hAnsiTheme="minorHAnsi" w:cstheme="minorBidi"/>
        </w:rPr>
        <w:t xml:space="preserve"> folgende Angaben zu machen:</w:t>
      </w:r>
    </w:p>
    <w:p w14:paraId="0B960A64" w14:textId="22C9F06B" w:rsidR="3890AB48" w:rsidRDefault="3890AB48" w:rsidP="3890AB48">
      <w:pPr>
        <w:tabs>
          <w:tab w:val="left" w:pos="567"/>
        </w:tabs>
        <w:rPr>
          <w:rFonts w:asciiTheme="minorHAnsi" w:hAnsiTheme="minorHAnsi" w:cstheme="minorBidi"/>
        </w:rPr>
      </w:pPr>
    </w:p>
    <w:p w14:paraId="55A2F90D" w14:textId="77777777" w:rsidR="001629FA" w:rsidRPr="00EB2E69" w:rsidRDefault="001629FA" w:rsidP="001629FA">
      <w:pPr>
        <w:pStyle w:val="Listenabsatz"/>
        <w:numPr>
          <w:ilvl w:val="0"/>
          <w:numId w:val="23"/>
        </w:numPr>
        <w:tabs>
          <w:tab w:val="left" w:pos="567"/>
        </w:tabs>
        <w:rPr>
          <w:rFonts w:asciiTheme="minorHAnsi" w:hAnsiTheme="minorHAnsi" w:cstheme="minorHAnsi"/>
          <w:bCs/>
          <w:szCs w:val="22"/>
        </w:rPr>
      </w:pPr>
      <w:r w:rsidRPr="00EB2E69">
        <w:rPr>
          <w:rFonts w:asciiTheme="minorHAnsi" w:hAnsiTheme="minorHAnsi" w:cstheme="minorHAnsi"/>
          <w:bCs/>
          <w:szCs w:val="22"/>
        </w:rPr>
        <w:t>Bezeichnung des Referenzprojektes,</w:t>
      </w:r>
    </w:p>
    <w:p w14:paraId="68394681" w14:textId="77777777" w:rsidR="001629FA" w:rsidRPr="00EB2E69" w:rsidRDefault="001629FA" w:rsidP="001629FA">
      <w:pPr>
        <w:pStyle w:val="Listenabsatz"/>
        <w:numPr>
          <w:ilvl w:val="0"/>
          <w:numId w:val="23"/>
        </w:numPr>
        <w:tabs>
          <w:tab w:val="left" w:pos="567"/>
        </w:tabs>
        <w:rPr>
          <w:rFonts w:asciiTheme="minorHAnsi" w:hAnsiTheme="minorHAnsi" w:cstheme="minorHAnsi"/>
          <w:bCs/>
          <w:szCs w:val="22"/>
        </w:rPr>
      </w:pPr>
      <w:r w:rsidRPr="00EB2E69">
        <w:rPr>
          <w:rFonts w:asciiTheme="minorHAnsi" w:hAnsiTheme="minorHAnsi" w:cstheme="minorHAnsi"/>
          <w:bCs/>
          <w:szCs w:val="22"/>
        </w:rPr>
        <w:t xml:space="preserve">Leistungszeitraum, </w:t>
      </w:r>
    </w:p>
    <w:p w14:paraId="7852BA72" w14:textId="77777777" w:rsidR="001629FA" w:rsidRPr="00EB2E69" w:rsidRDefault="001629FA" w:rsidP="001629FA">
      <w:pPr>
        <w:pStyle w:val="Listenabsatz"/>
        <w:numPr>
          <w:ilvl w:val="0"/>
          <w:numId w:val="23"/>
        </w:numPr>
        <w:tabs>
          <w:tab w:val="left" w:pos="567"/>
        </w:tabs>
        <w:rPr>
          <w:rFonts w:asciiTheme="minorHAnsi" w:hAnsiTheme="minorHAnsi" w:cstheme="minorHAnsi"/>
          <w:bCs/>
          <w:szCs w:val="22"/>
        </w:rPr>
      </w:pPr>
      <w:r w:rsidRPr="00EB2E69">
        <w:rPr>
          <w:rFonts w:asciiTheme="minorHAnsi" w:hAnsiTheme="minorHAnsi" w:cstheme="minorHAnsi"/>
          <w:bCs/>
          <w:szCs w:val="22"/>
        </w:rPr>
        <w:t>Aussagekräftige Beschreibung der erbrachten Leistungen (ggf. differenziert nach Eigenanteil und Leistungen Dritter),</w:t>
      </w:r>
    </w:p>
    <w:p w14:paraId="3DE0B0DF" w14:textId="10E8D64A" w:rsidR="001629FA" w:rsidRPr="007C66A8" w:rsidRDefault="001629FA" w:rsidP="00AD7E14">
      <w:pPr>
        <w:pStyle w:val="Listenabsatz"/>
        <w:numPr>
          <w:ilvl w:val="0"/>
          <w:numId w:val="23"/>
        </w:numPr>
        <w:tabs>
          <w:tab w:val="left" w:pos="567"/>
        </w:tabs>
      </w:pPr>
      <w:r w:rsidRPr="00EB2E69">
        <w:rPr>
          <w:rFonts w:asciiTheme="minorHAnsi" w:hAnsiTheme="minorHAnsi" w:cstheme="minorHAnsi"/>
          <w:bCs/>
          <w:szCs w:val="22"/>
        </w:rPr>
        <w:t>Auftraggeber (Name, Anschrift),</w:t>
      </w:r>
    </w:p>
    <w:p w14:paraId="6FEE2B7B" w14:textId="77777777" w:rsidR="001629FA" w:rsidRPr="00FD390C" w:rsidRDefault="001629FA" w:rsidP="001629FA">
      <w:pPr>
        <w:tabs>
          <w:tab w:val="left" w:pos="567"/>
        </w:tabs>
        <w:rPr>
          <w:rFonts w:asciiTheme="minorHAnsi" w:eastAsia="Calibri" w:hAnsiTheme="minorHAnsi" w:cstheme="minorHAnsi"/>
          <w:szCs w:val="22"/>
          <w:lang w:eastAsia="en-US"/>
        </w:rPr>
      </w:pPr>
    </w:p>
    <w:p w14:paraId="4268AEBF" w14:textId="069AD2CB" w:rsidR="00A36BFD" w:rsidRDefault="678AA08C" w:rsidP="2A32021A">
      <w:pPr>
        <w:pStyle w:val="Aufzhlungszeichen"/>
        <w:numPr>
          <w:ilvl w:val="0"/>
          <w:numId w:val="0"/>
        </w:numPr>
        <w:ind w:left="360"/>
      </w:pPr>
      <w:r w:rsidRPr="345F9D08">
        <w:rPr>
          <w:rFonts w:asciiTheme="minorHAnsi" w:hAnsiTheme="minorHAnsi" w:cstheme="minorBidi"/>
        </w:rPr>
        <w:t>Als inhaltlich vergleichbar mit den hier ausgeschriebenen Leistungen werden insbesondere solche Projekte angesehen, die sich auf die technische Qualitätssicherung und unabhängige Prüfung von Softwaresystemen beziehen. Je nach dem für das jeweilige Los einschlägigen Leistungsgegenstand umfasst dies insbesondere die Planung, Durchführung und Dokumentation von Abnahmetests, die Prüfung der Informations- und Anwendungssicherheit sowie die systematische Analyse und Bewertung von Softwarequellcode.</w:t>
      </w:r>
    </w:p>
    <w:p w14:paraId="1724BE0C" w14:textId="60AB6EFC" w:rsidR="00A36BFD" w:rsidRDefault="00A36BFD" w:rsidP="345F9D08">
      <w:pPr>
        <w:pStyle w:val="Aufzhlungszeichen"/>
        <w:numPr>
          <w:ilvl w:val="0"/>
          <w:numId w:val="0"/>
        </w:numPr>
        <w:ind w:left="360"/>
        <w:rPr>
          <w:rFonts w:asciiTheme="minorHAnsi" w:hAnsiTheme="minorHAnsi" w:cstheme="minorBidi"/>
        </w:rPr>
      </w:pPr>
    </w:p>
    <w:p w14:paraId="2E11C1A4" w14:textId="04121D19" w:rsidR="00A36BFD" w:rsidRDefault="678AA08C" w:rsidP="2A32021A">
      <w:pPr>
        <w:pStyle w:val="Aufzhlungszeichen"/>
        <w:numPr>
          <w:ilvl w:val="0"/>
          <w:numId w:val="0"/>
        </w:numPr>
        <w:ind w:left="360"/>
      </w:pPr>
      <w:r w:rsidRPr="345F9D08">
        <w:rPr>
          <w:rFonts w:asciiTheme="minorHAnsi" w:hAnsiTheme="minorHAnsi" w:cstheme="minorBidi"/>
        </w:rPr>
        <w:t>Besonders vorteilhaft, aber nicht zwingend erforderlich, ist ein schulischer bzw. öffentlicher Kontext. Vergleichbare Projekte können insbesondere Softwaresysteme und Systemlandschaften umfassen, die der Verwaltung, Verarbeitung oder Bereitstellung von Informationen dienen und dabei komplexe fachliche bzw. administrative Prozesse unterstützen.</w:t>
      </w:r>
    </w:p>
    <w:p w14:paraId="551F26A0" w14:textId="709972DA" w:rsidR="00A36BFD" w:rsidRDefault="00A36BFD" w:rsidP="345F9D08">
      <w:pPr>
        <w:pStyle w:val="Aufzhlungszeichen"/>
        <w:numPr>
          <w:ilvl w:val="0"/>
          <w:numId w:val="0"/>
        </w:numPr>
        <w:ind w:left="360"/>
        <w:rPr>
          <w:rFonts w:asciiTheme="minorHAnsi" w:hAnsiTheme="minorHAnsi" w:cstheme="minorBidi"/>
        </w:rPr>
      </w:pPr>
    </w:p>
    <w:p w14:paraId="361E086C" w14:textId="5E55E327" w:rsidR="00A36BFD" w:rsidRDefault="678AA08C" w:rsidP="345F9D08">
      <w:pPr>
        <w:pStyle w:val="Aufzhlungszeichen"/>
        <w:numPr>
          <w:ilvl w:val="0"/>
          <w:numId w:val="0"/>
        </w:numPr>
        <w:ind w:left="360"/>
        <w:rPr>
          <w:rFonts w:asciiTheme="minorHAnsi" w:hAnsiTheme="minorHAnsi" w:cstheme="minorBidi"/>
        </w:rPr>
      </w:pPr>
      <w:r w:rsidRPr="345F9D08">
        <w:rPr>
          <w:rFonts w:asciiTheme="minorHAnsi" w:hAnsiTheme="minorHAnsi" w:cstheme="minorBidi"/>
        </w:rPr>
        <w:t>Ein besonderes Augenmerk liegt auf der Qualitätssicherung und Prüfung moderner, integrierter Systemlandschaften mit einer Vielzahl von Schnittstellen, unterschiedlichen technischen Komponenten und gegebenenfalls mehreren miteinander interagierenden Anwendungen. Ebenfalls von besonderer Relevanz sind Erfahrungen mit Systemen, die im Rahmen agiler Entwicklungsprozesse und unter Beteiligung mehrerer Teams entwickelt oder weiterentwickelt wurden. Je nach Los sind dabei insbesondere die funktionale und nichtfunktionale Qualität, die Informations- und Anwendungssicherheit sowie die Qualität, Wartbarkeit und technische Robustheit des Quellcodes von Bedeutung. Vergleichbare Erfahrungen mit modernen Systemarchitekturen, KI-/LLM-basierten Anwendungen und agentischen Systemen sind insbesondere für die entsprechenden Leistungsgegenstände von Vorteil.</w:t>
      </w:r>
    </w:p>
    <w:p w14:paraId="17A39E2B" w14:textId="56613D66" w:rsidR="00A36BFD" w:rsidRPr="00EB2E69" w:rsidRDefault="00A36BFD" w:rsidP="2A32021A">
      <w:pPr>
        <w:pStyle w:val="Aufzhlungszeichen"/>
        <w:numPr>
          <w:ilvl w:val="0"/>
          <w:numId w:val="0"/>
        </w:numPr>
        <w:ind w:left="360"/>
        <w:rPr>
          <w:rFonts w:asciiTheme="minorHAnsi" w:hAnsiTheme="minorHAnsi" w:cstheme="minorBidi"/>
        </w:rPr>
      </w:pPr>
    </w:p>
    <w:p w14:paraId="758B3DEE" w14:textId="77777777" w:rsidR="008F17AD" w:rsidRPr="00FD390C" w:rsidRDefault="008F17AD" w:rsidP="6385A171">
      <w:pPr>
        <w:tabs>
          <w:tab w:val="left" w:pos="567"/>
        </w:tabs>
        <w:rPr>
          <w:rFonts w:asciiTheme="minorHAnsi" w:eastAsia="Calibri" w:hAnsiTheme="minorHAnsi" w:cstheme="minorBidi"/>
          <w:b/>
          <w:bCs/>
          <w:lang w:eastAsia="en-US"/>
        </w:rPr>
      </w:pPr>
    </w:p>
    <w:p w14:paraId="4153C9CE" w14:textId="5D2088DD" w:rsidR="469A793C" w:rsidRDefault="469A793C" w:rsidP="6385A171">
      <w:pPr>
        <w:pStyle w:val="berschrift3"/>
        <w:rPr>
          <w:lang w:eastAsia="en-US"/>
        </w:rPr>
      </w:pPr>
      <w:r>
        <w:lastRenderedPageBreak/>
        <w:t xml:space="preserve">Los 1 Abnahmetests - </w:t>
      </w:r>
      <w:r w:rsidR="5069A2E2">
        <w:t>Referenzen (Eigenangaben)</w:t>
      </w:r>
    </w:p>
    <w:p w14:paraId="7AEED8BE" w14:textId="3667676E" w:rsidR="6385A171" w:rsidRDefault="6385A171" w:rsidP="6385A171">
      <w:pPr>
        <w:tabs>
          <w:tab w:val="left" w:pos="567"/>
        </w:tabs>
        <w:rPr>
          <w:rFonts w:asciiTheme="minorHAnsi" w:eastAsia="Calibri" w:hAnsiTheme="minorHAnsi" w:cstheme="minorBidi"/>
          <w:b/>
          <w:bCs/>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681"/>
        <w:gridCol w:w="3115"/>
        <w:gridCol w:w="2701"/>
      </w:tblGrid>
      <w:tr w:rsidR="001629FA" w:rsidRPr="00FD390C" w14:paraId="3FC85599" w14:textId="77777777" w:rsidTr="345F9D08">
        <w:trPr>
          <w:trHeight w:val="300"/>
        </w:trPr>
        <w:tc>
          <w:tcPr>
            <w:tcW w:w="3681" w:type="dxa"/>
            <w:shd w:val="clear" w:color="auto" w:fill="BFBFBF" w:themeFill="background2" w:themeFillShade="BF"/>
          </w:tcPr>
          <w:p w14:paraId="58969E50" w14:textId="4FBFC1EE" w:rsidR="00677163" w:rsidRPr="00FD390C" w:rsidRDefault="001629FA" w:rsidP="00B97322">
            <w:pPr>
              <w:tabs>
                <w:tab w:val="left" w:pos="2788"/>
              </w:tabs>
              <w:rPr>
                <w:rFonts w:asciiTheme="minorHAnsi" w:eastAsia="Calibri" w:hAnsiTheme="minorHAnsi" w:cstheme="minorHAnsi"/>
                <w:b/>
                <w:szCs w:val="22"/>
                <w:lang w:eastAsia="en-US"/>
              </w:rPr>
            </w:pPr>
            <w:r w:rsidRPr="00FD390C">
              <w:rPr>
                <w:rFonts w:asciiTheme="minorHAnsi" w:eastAsia="Calibri" w:hAnsiTheme="minorHAnsi" w:cstheme="minorHAnsi"/>
                <w:b/>
                <w:szCs w:val="22"/>
                <w:lang w:eastAsia="en-US"/>
              </w:rPr>
              <w:t>Referenznummer:</w:t>
            </w:r>
            <w:r w:rsidR="00677163">
              <w:rPr>
                <w:rFonts w:asciiTheme="minorHAnsi" w:eastAsia="Calibri" w:hAnsiTheme="minorHAnsi" w:cstheme="minorHAnsi"/>
                <w:b/>
                <w:szCs w:val="22"/>
                <w:lang w:eastAsia="en-US"/>
              </w:rPr>
              <w:t xml:space="preserve"> </w:t>
            </w:r>
          </w:p>
          <w:p w14:paraId="030E6B72" w14:textId="77777777" w:rsidR="001629FA" w:rsidRPr="00FD390C" w:rsidRDefault="001629FA" w:rsidP="00B97322">
            <w:pPr>
              <w:tabs>
                <w:tab w:val="left" w:pos="2788"/>
              </w:tabs>
              <w:rPr>
                <w:rFonts w:asciiTheme="minorHAnsi" w:eastAsia="Calibri" w:hAnsiTheme="minorHAnsi" w:cstheme="minorHAnsi"/>
                <w:b/>
                <w:szCs w:val="22"/>
                <w:lang w:eastAsia="en-US"/>
              </w:rPr>
            </w:pPr>
          </w:p>
        </w:tc>
        <w:tc>
          <w:tcPr>
            <w:tcW w:w="5816" w:type="dxa"/>
            <w:gridSpan w:val="2"/>
            <w:shd w:val="clear" w:color="auto" w:fill="BFBFBF" w:themeFill="background2" w:themeFillShade="BF"/>
          </w:tcPr>
          <w:p w14:paraId="5B3C9FB9" w14:textId="77777777" w:rsidR="001629FA" w:rsidRPr="00FD390C" w:rsidRDefault="00F5790A" w:rsidP="00D7018E">
            <w:pPr>
              <w:tabs>
                <w:tab w:val="left" w:pos="2788"/>
              </w:tabs>
              <w:rPr>
                <w:rFonts w:asciiTheme="minorHAnsi" w:eastAsia="Calibri" w:hAnsiTheme="minorHAnsi" w:cstheme="minorHAnsi"/>
                <w:b/>
                <w:szCs w:val="22"/>
                <w:lang w:eastAsia="en-US"/>
              </w:rPr>
            </w:pPr>
            <w:sdt>
              <w:sdtPr>
                <w:rPr>
                  <w:rFonts w:asciiTheme="minorHAnsi" w:hAnsiTheme="minorHAnsi" w:cstheme="minorHAnsi"/>
                  <w:b/>
                  <w:bCs/>
                  <w:szCs w:val="22"/>
                </w:rPr>
                <w:id w:val="-1378622336"/>
                <w:placeholder>
                  <w:docPart w:val="A4E7E74107394452B95F709BB2126B32"/>
                </w:placeholder>
                <w:showingPlcHdr/>
              </w:sdtPr>
              <w:sdtEndPr/>
              <w:sdtContent>
                <w:r w:rsidR="00D7018E" w:rsidRPr="00D7018E">
                  <w:rPr>
                    <w:rStyle w:val="Platzhaltertext"/>
                    <w:rFonts w:eastAsiaTheme="minorHAnsi"/>
                    <w:color w:val="707070" w:themeColor="text2"/>
                    <w:sz w:val="22"/>
                    <w:szCs w:val="22"/>
                  </w:rPr>
                  <w:t>Referenznummer eingeben</w:t>
                </w:r>
              </w:sdtContent>
            </w:sdt>
          </w:p>
        </w:tc>
      </w:tr>
      <w:tr w:rsidR="001629FA" w:rsidRPr="00FD390C" w14:paraId="01C08489" w14:textId="77777777" w:rsidTr="345F9D08">
        <w:trPr>
          <w:trHeight w:val="300"/>
        </w:trPr>
        <w:tc>
          <w:tcPr>
            <w:tcW w:w="3681" w:type="dxa"/>
          </w:tcPr>
          <w:p w14:paraId="0388B3D0" w14:textId="77777777" w:rsidR="001629FA" w:rsidRPr="00FD390C" w:rsidRDefault="001629FA" w:rsidP="00B97322">
            <w:pPr>
              <w:rPr>
                <w:rFonts w:asciiTheme="minorHAnsi" w:eastAsia="Calibri" w:hAnsiTheme="minorHAnsi" w:cstheme="minorHAnsi"/>
                <w:szCs w:val="22"/>
                <w:lang w:eastAsia="en-US"/>
              </w:rPr>
            </w:pPr>
            <w:r w:rsidRPr="00FD390C">
              <w:rPr>
                <w:rFonts w:asciiTheme="minorHAnsi" w:eastAsia="Calibri" w:hAnsiTheme="minorHAnsi" w:cstheme="minorHAnsi"/>
                <w:szCs w:val="22"/>
                <w:lang w:eastAsia="en-US"/>
              </w:rPr>
              <w:t>Bezeichnung des Referenzprojekts:</w:t>
            </w:r>
          </w:p>
          <w:p w14:paraId="2E66F540" w14:textId="77777777" w:rsidR="001629FA" w:rsidRPr="00FD390C" w:rsidRDefault="001629FA" w:rsidP="00B97322">
            <w:pPr>
              <w:rPr>
                <w:rFonts w:asciiTheme="minorHAnsi" w:eastAsia="Calibri" w:hAnsiTheme="minorHAnsi" w:cstheme="minorHAnsi"/>
                <w:szCs w:val="22"/>
                <w:lang w:eastAsia="en-US"/>
              </w:rPr>
            </w:pPr>
          </w:p>
        </w:tc>
        <w:tc>
          <w:tcPr>
            <w:tcW w:w="5816" w:type="dxa"/>
            <w:gridSpan w:val="2"/>
          </w:tcPr>
          <w:p w14:paraId="3EDB650D" w14:textId="77777777" w:rsidR="001629FA" w:rsidRPr="00FD390C" w:rsidRDefault="00F5790A" w:rsidP="00D7018E">
            <w:pPr>
              <w:rPr>
                <w:rFonts w:asciiTheme="minorHAnsi" w:hAnsiTheme="minorHAnsi" w:cstheme="minorHAnsi"/>
                <w:szCs w:val="22"/>
              </w:rPr>
            </w:pPr>
            <w:sdt>
              <w:sdtPr>
                <w:rPr>
                  <w:rFonts w:asciiTheme="minorHAnsi" w:hAnsiTheme="minorHAnsi" w:cstheme="minorHAnsi"/>
                  <w:b/>
                  <w:bCs/>
                  <w:szCs w:val="22"/>
                </w:rPr>
                <w:id w:val="468631390"/>
                <w:placeholder>
                  <w:docPart w:val="0D14511095B043F4B594DF44A43B926C"/>
                </w:placeholder>
                <w:showingPlcHdr/>
              </w:sdtPr>
              <w:sdtEndPr/>
              <w:sdtContent>
                <w:r w:rsidR="00D7018E">
                  <w:rPr>
                    <w:rStyle w:val="Platzhaltertext"/>
                    <w:rFonts w:eastAsiaTheme="minorHAnsi"/>
                    <w:sz w:val="22"/>
                    <w:szCs w:val="22"/>
                  </w:rPr>
                  <w:t>Bezeichnung des Projektes</w:t>
                </w:r>
              </w:sdtContent>
            </w:sdt>
          </w:p>
        </w:tc>
      </w:tr>
      <w:tr w:rsidR="001629FA" w:rsidRPr="00706F02" w14:paraId="4C3D3E0D" w14:textId="77777777" w:rsidTr="345F9D08">
        <w:trPr>
          <w:trHeight w:val="300"/>
        </w:trPr>
        <w:tc>
          <w:tcPr>
            <w:tcW w:w="3681" w:type="dxa"/>
          </w:tcPr>
          <w:p w14:paraId="51A922F5" w14:textId="77777777" w:rsidR="001629FA" w:rsidRPr="00F61690" w:rsidRDefault="001629FA" w:rsidP="00B97322">
            <w:pPr>
              <w:rPr>
                <w:rFonts w:asciiTheme="minorHAnsi" w:eastAsia="Calibri" w:hAnsiTheme="minorHAnsi" w:cstheme="minorHAnsi"/>
                <w:szCs w:val="22"/>
                <w:lang w:eastAsia="en-US"/>
              </w:rPr>
            </w:pPr>
            <w:r w:rsidRPr="00F61690">
              <w:rPr>
                <w:rFonts w:asciiTheme="minorHAnsi" w:eastAsia="Calibri" w:hAnsiTheme="minorHAnsi" w:cstheme="minorHAnsi"/>
                <w:szCs w:val="22"/>
                <w:lang w:eastAsia="en-US"/>
              </w:rPr>
              <w:t>Leistungszeitraum:</w:t>
            </w:r>
          </w:p>
          <w:p w14:paraId="60AEEAC5" w14:textId="6165F121" w:rsidR="001629FA" w:rsidRPr="00706F02" w:rsidRDefault="001629FA" w:rsidP="345F9D08">
            <w:pPr>
              <w:rPr>
                <w:rFonts w:asciiTheme="minorHAnsi" w:eastAsia="Calibri" w:hAnsiTheme="minorHAnsi" w:cstheme="minorBidi"/>
                <w:lang w:eastAsia="en-US"/>
              </w:rPr>
            </w:pPr>
            <w:r w:rsidRPr="345F9D08">
              <w:rPr>
                <w:rFonts w:asciiTheme="minorHAnsi" w:eastAsia="Calibri" w:hAnsiTheme="minorHAnsi" w:cstheme="minorBidi"/>
                <w:lang w:eastAsia="en-US"/>
              </w:rPr>
              <w:t>(ab 01.</w:t>
            </w:r>
            <w:r w:rsidR="3203A026" w:rsidRPr="345F9D08">
              <w:rPr>
                <w:rFonts w:asciiTheme="minorHAnsi" w:eastAsia="Calibri" w:hAnsiTheme="minorHAnsi" w:cstheme="minorBidi"/>
                <w:lang w:eastAsia="en-US"/>
              </w:rPr>
              <w:t>01.202</w:t>
            </w:r>
            <w:r w:rsidR="4B54BB8E" w:rsidRPr="345F9D08">
              <w:rPr>
                <w:rFonts w:asciiTheme="minorHAnsi" w:eastAsia="Calibri" w:hAnsiTheme="minorHAnsi" w:cstheme="minorBidi"/>
                <w:lang w:eastAsia="en-US"/>
              </w:rPr>
              <w:t>3</w:t>
            </w:r>
            <w:r w:rsidRPr="345F9D08">
              <w:rPr>
                <w:rFonts w:asciiTheme="minorHAnsi" w:eastAsia="Calibri" w:hAnsiTheme="minorHAnsi" w:cstheme="minorBidi"/>
                <w:lang w:eastAsia="en-US"/>
              </w:rPr>
              <w:t>)</w:t>
            </w:r>
          </w:p>
        </w:tc>
        <w:tc>
          <w:tcPr>
            <w:tcW w:w="3115" w:type="dxa"/>
          </w:tcPr>
          <w:p w14:paraId="31716946" w14:textId="77777777" w:rsidR="001629FA" w:rsidRPr="00706F02" w:rsidRDefault="001629FA" w:rsidP="00D7018E">
            <w:pPr>
              <w:rPr>
                <w:rFonts w:asciiTheme="minorHAnsi" w:eastAsia="Calibri" w:hAnsiTheme="minorHAnsi" w:cstheme="minorHAnsi"/>
                <w:b/>
                <w:szCs w:val="22"/>
                <w:u w:val="single"/>
                <w:lang w:eastAsia="en-US"/>
              </w:rPr>
            </w:pPr>
            <w:r w:rsidRPr="00706F02">
              <w:rPr>
                <w:rFonts w:asciiTheme="minorHAnsi" w:hAnsiTheme="minorHAnsi" w:cstheme="minorHAnsi"/>
                <w:szCs w:val="22"/>
                <w:lang w:eastAsia="en-US"/>
              </w:rPr>
              <w:t xml:space="preserve">von: </w:t>
            </w:r>
            <w:sdt>
              <w:sdtPr>
                <w:rPr>
                  <w:rFonts w:asciiTheme="minorHAnsi" w:hAnsiTheme="minorHAnsi" w:cstheme="minorHAnsi"/>
                  <w:b/>
                  <w:bCs/>
                  <w:szCs w:val="22"/>
                </w:rPr>
                <w:id w:val="-1335679001"/>
                <w:placeholder>
                  <w:docPart w:val="6895F3CD47364E88AFFD826CA0CA75AE"/>
                </w:placeholder>
                <w:showingPlcHdr/>
              </w:sdtPr>
              <w:sdtEndPr/>
              <w:sdtContent>
                <w:r w:rsidR="00D7018E" w:rsidRPr="00706F02">
                  <w:rPr>
                    <w:rStyle w:val="Platzhaltertext"/>
                    <w:rFonts w:eastAsiaTheme="minorHAnsi"/>
                  </w:rPr>
                  <w:t>TT.MM.JJJJ</w:t>
                </w:r>
              </w:sdtContent>
            </w:sdt>
          </w:p>
        </w:tc>
        <w:tc>
          <w:tcPr>
            <w:tcW w:w="2701" w:type="dxa"/>
          </w:tcPr>
          <w:p w14:paraId="66E076DF" w14:textId="77777777" w:rsidR="001629FA" w:rsidRPr="00706F02" w:rsidRDefault="001629FA" w:rsidP="00D7018E">
            <w:pPr>
              <w:rPr>
                <w:rFonts w:asciiTheme="minorHAnsi" w:eastAsia="Calibri" w:hAnsiTheme="minorHAnsi" w:cstheme="minorHAnsi"/>
                <w:b/>
                <w:szCs w:val="22"/>
                <w:u w:val="single"/>
                <w:lang w:eastAsia="en-US"/>
              </w:rPr>
            </w:pPr>
            <w:r w:rsidRPr="00706F02">
              <w:rPr>
                <w:rFonts w:asciiTheme="minorHAnsi" w:hAnsiTheme="minorHAnsi" w:cstheme="minorHAnsi"/>
                <w:szCs w:val="22"/>
                <w:lang w:eastAsia="en-US"/>
              </w:rPr>
              <w:t xml:space="preserve">bis: </w:t>
            </w:r>
            <w:sdt>
              <w:sdtPr>
                <w:rPr>
                  <w:rFonts w:asciiTheme="minorHAnsi" w:hAnsiTheme="minorHAnsi" w:cstheme="minorHAnsi"/>
                  <w:b/>
                  <w:bCs/>
                  <w:szCs w:val="22"/>
                </w:rPr>
                <w:id w:val="1779675421"/>
                <w:placeholder>
                  <w:docPart w:val="F5C2839385304287B59C23C4395DC2E3"/>
                </w:placeholder>
                <w:showingPlcHdr/>
              </w:sdtPr>
              <w:sdtEndPr/>
              <w:sdtContent>
                <w:r w:rsidR="00D7018E" w:rsidRPr="00706F02">
                  <w:rPr>
                    <w:rStyle w:val="Platzhaltertext"/>
                    <w:rFonts w:eastAsiaTheme="minorHAnsi"/>
                  </w:rPr>
                  <w:t>TT.MM.JJJJ</w:t>
                </w:r>
              </w:sdtContent>
            </w:sdt>
          </w:p>
        </w:tc>
      </w:tr>
      <w:tr w:rsidR="001629FA" w:rsidRPr="00706F02" w14:paraId="1594DBB3" w14:textId="77777777" w:rsidTr="345F9D08">
        <w:trPr>
          <w:trHeight w:val="300"/>
        </w:trPr>
        <w:tc>
          <w:tcPr>
            <w:tcW w:w="3681" w:type="dxa"/>
          </w:tcPr>
          <w:p w14:paraId="648247EC" w14:textId="77777777" w:rsidR="001629FA" w:rsidRPr="00B03627" w:rsidRDefault="001629FA" w:rsidP="00B97322">
            <w:pPr>
              <w:rPr>
                <w:rFonts w:asciiTheme="minorHAnsi" w:eastAsia="Calibri" w:hAnsiTheme="minorHAnsi" w:cstheme="minorHAnsi"/>
                <w:szCs w:val="22"/>
                <w:lang w:eastAsia="en-US"/>
              </w:rPr>
            </w:pPr>
            <w:r w:rsidRPr="00B03627">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14:paraId="750E0258" w14:textId="77777777" w:rsidR="001629FA" w:rsidRPr="00B03627" w:rsidRDefault="001629FA" w:rsidP="00B97322">
            <w:pPr>
              <w:rPr>
                <w:rFonts w:asciiTheme="minorHAnsi" w:eastAsia="Calibri" w:hAnsiTheme="minorHAnsi" w:cstheme="minorHAnsi"/>
                <w:szCs w:val="22"/>
                <w:lang w:eastAsia="en-US"/>
              </w:rPr>
            </w:pPr>
          </w:p>
        </w:tc>
        <w:tc>
          <w:tcPr>
            <w:tcW w:w="5816" w:type="dxa"/>
            <w:gridSpan w:val="2"/>
          </w:tcPr>
          <w:p w14:paraId="357CF377" w14:textId="77777777" w:rsidR="001629FA" w:rsidRPr="00706F02" w:rsidRDefault="00F5790A" w:rsidP="00D7018E">
            <w:pPr>
              <w:jc w:val="both"/>
              <w:rPr>
                <w:rFonts w:asciiTheme="minorHAnsi" w:hAnsiTheme="minorHAnsi" w:cstheme="minorHAnsi"/>
                <w:szCs w:val="22"/>
              </w:rPr>
            </w:pPr>
            <w:sdt>
              <w:sdtPr>
                <w:rPr>
                  <w:rFonts w:asciiTheme="minorHAnsi" w:hAnsiTheme="minorHAnsi" w:cstheme="minorHAnsi"/>
                  <w:b/>
                  <w:bCs/>
                  <w:szCs w:val="22"/>
                </w:rPr>
                <w:id w:val="-214040068"/>
                <w:placeholder>
                  <w:docPart w:val="A6A4A7E6793B4633A5792151ECAEF78A"/>
                </w:placeholder>
                <w:showingPlcHdr/>
              </w:sdtPr>
              <w:sdtEndPr/>
              <w:sdtContent>
                <w:r w:rsidR="00D7018E" w:rsidRPr="00706F02">
                  <w:rPr>
                    <w:rStyle w:val="Platzhaltertext"/>
                    <w:rFonts w:eastAsiaTheme="minorHAnsi"/>
                    <w:sz w:val="22"/>
                    <w:szCs w:val="22"/>
                  </w:rPr>
                  <w:t>Aussagekräftige Beschreibung der erbrachten Leistungen</w:t>
                </w:r>
              </w:sdtContent>
            </w:sdt>
          </w:p>
        </w:tc>
      </w:tr>
      <w:tr w:rsidR="000B0291" w:rsidRPr="00706F02" w14:paraId="29D002A1" w14:textId="77777777" w:rsidTr="345F9D08">
        <w:trPr>
          <w:trHeight w:val="300"/>
        </w:trPr>
        <w:tc>
          <w:tcPr>
            <w:tcW w:w="3681" w:type="dxa"/>
          </w:tcPr>
          <w:p w14:paraId="26E99101" w14:textId="77777777" w:rsidR="000B0291" w:rsidRPr="00B03627" w:rsidRDefault="000B0291" w:rsidP="000B0291">
            <w:pPr>
              <w:rPr>
                <w:rFonts w:asciiTheme="minorHAnsi" w:hAnsiTheme="minorHAnsi" w:cstheme="minorHAnsi"/>
                <w:szCs w:val="22"/>
                <w:lang w:eastAsia="en-US"/>
              </w:rPr>
            </w:pPr>
            <w:r w:rsidRPr="00B03627">
              <w:rPr>
                <w:rFonts w:asciiTheme="minorHAnsi" w:hAnsiTheme="minorHAnsi" w:cstheme="minorHAnsi"/>
                <w:szCs w:val="22"/>
                <w:lang w:eastAsia="en-US"/>
              </w:rPr>
              <w:t>Auftraggeber mit Namen und Anschrift:</w:t>
            </w:r>
          </w:p>
          <w:p w14:paraId="6A158312" w14:textId="77777777" w:rsidR="000B0291" w:rsidRPr="00B03627" w:rsidRDefault="000B0291" w:rsidP="000B0291">
            <w:pPr>
              <w:rPr>
                <w:rFonts w:asciiTheme="minorHAnsi" w:eastAsia="Calibri" w:hAnsiTheme="minorHAnsi" w:cstheme="minorHAnsi"/>
                <w:szCs w:val="22"/>
                <w:lang w:eastAsia="en-US"/>
              </w:rPr>
            </w:pPr>
          </w:p>
        </w:tc>
        <w:tc>
          <w:tcPr>
            <w:tcW w:w="5816" w:type="dxa"/>
            <w:gridSpan w:val="2"/>
          </w:tcPr>
          <w:p w14:paraId="56522E88" w14:textId="414209FD" w:rsidR="000B0291" w:rsidRDefault="00F5790A" w:rsidP="000B0291">
            <w:pPr>
              <w:jc w:val="both"/>
              <w:rPr>
                <w:rFonts w:asciiTheme="minorHAnsi" w:hAnsiTheme="minorHAnsi" w:cstheme="minorHAnsi"/>
                <w:b/>
                <w:bCs/>
                <w:szCs w:val="22"/>
              </w:rPr>
            </w:pPr>
            <w:sdt>
              <w:sdtPr>
                <w:rPr>
                  <w:rFonts w:asciiTheme="minorHAnsi" w:hAnsiTheme="minorHAnsi" w:cstheme="minorHAnsi"/>
                  <w:b/>
                  <w:bCs/>
                  <w:szCs w:val="22"/>
                </w:rPr>
                <w:id w:val="-757593269"/>
                <w:placeholder>
                  <w:docPart w:val="54DE0489A1E84A799A5B4715F8F8012F"/>
                </w:placeholder>
                <w:showingPlcHdr/>
              </w:sdtPr>
              <w:sdtEndPr/>
              <w:sdtContent>
                <w:r w:rsidR="000B0291" w:rsidRPr="00706F02">
                  <w:rPr>
                    <w:rStyle w:val="Platzhaltertext"/>
                    <w:rFonts w:eastAsiaTheme="minorHAnsi"/>
                    <w:sz w:val="22"/>
                    <w:szCs w:val="22"/>
                  </w:rPr>
                  <w:t>Auftraggeber mit Namen und Anschrift</w:t>
                </w:r>
              </w:sdtContent>
            </w:sdt>
          </w:p>
        </w:tc>
      </w:tr>
      <w:tr w:rsidR="000B0291" w:rsidRPr="00706F02" w14:paraId="075E29E7" w14:textId="77777777" w:rsidTr="345F9D08">
        <w:trPr>
          <w:trHeight w:val="300"/>
        </w:trPr>
        <w:tc>
          <w:tcPr>
            <w:tcW w:w="3681" w:type="dxa"/>
          </w:tcPr>
          <w:p w14:paraId="45E5A527" w14:textId="77777777" w:rsidR="000B0291" w:rsidRPr="00706F02" w:rsidRDefault="1F835154" w:rsidP="3B5209B5">
            <w:pPr>
              <w:rPr>
                <w:rFonts w:asciiTheme="minorHAnsi" w:hAnsiTheme="minorHAnsi" w:cstheme="minorBidi"/>
                <w:lang w:eastAsia="en-US"/>
              </w:rPr>
            </w:pPr>
            <w:r w:rsidRPr="3B5209B5">
              <w:rPr>
                <w:rFonts w:asciiTheme="minorHAnsi" w:hAnsiTheme="minorHAnsi" w:cstheme="minorBidi"/>
                <w:lang w:eastAsia="en-US"/>
              </w:rPr>
              <w:t>Optional: Ansprechpartner (E-Mail, Telefon):</w:t>
            </w:r>
          </w:p>
          <w:p w14:paraId="64132AA1" w14:textId="77777777" w:rsidR="000B0291" w:rsidRPr="00B03627" w:rsidRDefault="000B0291" w:rsidP="3B5209B5">
            <w:pPr>
              <w:rPr>
                <w:rFonts w:asciiTheme="minorHAnsi" w:eastAsia="Calibri" w:hAnsiTheme="minorHAnsi" w:cstheme="minorBidi"/>
                <w:lang w:eastAsia="en-US"/>
              </w:rPr>
            </w:pPr>
          </w:p>
        </w:tc>
        <w:tc>
          <w:tcPr>
            <w:tcW w:w="5816" w:type="dxa"/>
            <w:gridSpan w:val="2"/>
          </w:tcPr>
          <w:p w14:paraId="4E5754D4" w14:textId="00023B52" w:rsidR="000B0291" w:rsidRDefault="00F5790A" w:rsidP="3B5209B5">
            <w:pPr>
              <w:jc w:val="both"/>
              <w:rPr>
                <w:rFonts w:asciiTheme="minorHAnsi" w:hAnsiTheme="minorHAnsi" w:cstheme="minorBidi"/>
                <w:b/>
                <w:bCs/>
              </w:rPr>
            </w:pPr>
            <w:sdt>
              <w:sdtPr>
                <w:rPr>
                  <w:rFonts w:asciiTheme="minorHAnsi" w:hAnsiTheme="minorHAnsi" w:cstheme="minorBidi"/>
                  <w:b/>
                  <w:bCs/>
                </w:rPr>
                <w:id w:val="737901352"/>
                <w:placeholder>
                  <w:docPart w:val="6F4E057B276B41ADB4D49A1DFEDB094A"/>
                </w:placeholder>
                <w:showingPlcHdr/>
              </w:sdtPr>
              <w:sdtEndPr/>
              <w:sdtContent>
                <w:r w:rsidR="1F835154" w:rsidRPr="3B5209B5">
                  <w:rPr>
                    <w:rStyle w:val="Platzhaltertext"/>
                    <w:rFonts w:eastAsiaTheme="minorEastAsia"/>
                    <w:sz w:val="22"/>
                    <w:szCs w:val="22"/>
                  </w:rPr>
                  <w:t>Optional: Ansprechpartner (E-Mail, Telefon)</w:t>
                </w:r>
              </w:sdtContent>
            </w:sdt>
          </w:p>
        </w:tc>
      </w:tr>
      <w:tr w:rsidR="00E5686F" w:rsidRPr="00706F02" w14:paraId="5FE8014A" w14:textId="77777777" w:rsidTr="345F9D08">
        <w:trPr>
          <w:trHeight w:val="300"/>
        </w:trPr>
        <w:tc>
          <w:tcPr>
            <w:tcW w:w="9497" w:type="dxa"/>
            <w:gridSpan w:val="3"/>
          </w:tcPr>
          <w:p w14:paraId="5FBFE604" w14:textId="1BFFB38A" w:rsidR="00E5686F" w:rsidRPr="006238C3" w:rsidRDefault="6016121E" w:rsidP="3B5209B5">
            <w:pPr>
              <w:jc w:val="both"/>
              <w:rPr>
                <w:rFonts w:asciiTheme="minorHAnsi" w:hAnsiTheme="minorHAnsi" w:cstheme="minorBidi"/>
                <w:b/>
                <w:bCs/>
              </w:rPr>
            </w:pPr>
            <w:r w:rsidRPr="1C1CA156">
              <w:rPr>
                <w:rFonts w:asciiTheme="minorHAnsi" w:eastAsia="Calibri" w:hAnsiTheme="minorHAnsi" w:cstheme="minorBidi"/>
                <w:b/>
                <w:bCs/>
                <w:lang w:eastAsia="en-US"/>
              </w:rPr>
              <w:t>Bepunktete Kriterien für die differenzierende Wertung:</w:t>
            </w:r>
          </w:p>
        </w:tc>
      </w:tr>
      <w:tr w:rsidR="000B0291" w:rsidRPr="00706F02" w14:paraId="6329E719" w14:textId="77777777" w:rsidTr="345F9D08">
        <w:trPr>
          <w:trHeight w:val="300"/>
        </w:trPr>
        <w:tc>
          <w:tcPr>
            <w:tcW w:w="9497" w:type="dxa"/>
            <w:gridSpan w:val="3"/>
          </w:tcPr>
          <w:p w14:paraId="769C3F00" w14:textId="78DFDE86" w:rsidR="000B0291" w:rsidRPr="006238C3" w:rsidRDefault="2C30847F" w:rsidP="6385A171">
            <w:pPr>
              <w:rPr>
                <w:rFonts w:asciiTheme="minorHAnsi" w:hAnsiTheme="minorHAnsi" w:cstheme="minorBidi"/>
              </w:rPr>
            </w:pPr>
            <w:r w:rsidRPr="6385A171">
              <w:rPr>
                <w:rFonts w:asciiTheme="minorHAnsi" w:hAnsiTheme="minorHAnsi" w:cstheme="minorBidi"/>
              </w:rPr>
              <w:t xml:space="preserve">Das </w:t>
            </w:r>
            <w:r w:rsidR="54F0C3EF" w:rsidRPr="6385A171">
              <w:rPr>
                <w:rFonts w:asciiTheme="minorHAnsi" w:hAnsiTheme="minorHAnsi" w:cstheme="minorBidi"/>
              </w:rPr>
              <w:t>Referenzprojekt</w:t>
            </w:r>
            <w:r w:rsidRPr="6385A171">
              <w:rPr>
                <w:rFonts w:asciiTheme="minorHAnsi" w:hAnsiTheme="minorHAnsi" w:cstheme="minorBidi"/>
              </w:rPr>
              <w:t>:</w:t>
            </w:r>
          </w:p>
        </w:tc>
      </w:tr>
      <w:tr w:rsidR="000B0291" w:rsidRPr="00706F02" w14:paraId="7E8749AB" w14:textId="77777777" w:rsidTr="345F9D08">
        <w:trPr>
          <w:trHeight w:val="300"/>
        </w:trPr>
        <w:tc>
          <w:tcPr>
            <w:tcW w:w="9497" w:type="dxa"/>
            <w:gridSpan w:val="3"/>
          </w:tcPr>
          <w:p w14:paraId="680F3C7A" w14:textId="48904E48" w:rsidR="000B0291" w:rsidRDefault="00F5790A" w:rsidP="6385A171">
            <w:pPr>
              <w:rPr>
                <w:rStyle w:val="eop"/>
                <w:rFonts w:ascii="Calibri" w:hAnsi="Calibri" w:cs="Calibri"/>
                <w:color w:val="000000"/>
                <w:shd w:val="clear" w:color="auto" w:fill="FFFFFF"/>
              </w:rPr>
            </w:pPr>
            <w:sdt>
              <w:sdtPr>
                <w:rPr>
                  <w:rFonts w:asciiTheme="minorHAnsi" w:hAnsiTheme="minorHAnsi" w:cstheme="minorBidi"/>
                </w:rPr>
                <w:id w:val="1374041180"/>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34F71ACB" w:rsidRPr="6385A171">
              <w:rPr>
                <w:rStyle w:val="normaltextrun"/>
                <w:rFonts w:ascii="Calibri" w:hAnsi="Calibri" w:cs="Calibri"/>
                <w:color w:val="000000" w:themeColor="text1"/>
              </w:rPr>
              <w:t>umfasste die Durchführung von Abnahmetests (funktional, API, E2E) für ein System mit mindestens 100.000 Nutzenden</w:t>
            </w:r>
            <w:r w:rsidR="6541308F" w:rsidRPr="6385A171">
              <w:rPr>
                <w:rStyle w:val="normaltextrun"/>
                <w:rFonts w:ascii="Calibri" w:hAnsi="Calibri" w:cs="Calibri"/>
                <w:color w:val="000000" w:themeColor="text1"/>
              </w:rPr>
              <w:t>.</w:t>
            </w:r>
            <w:r w:rsidR="06DAA4C8" w:rsidRPr="6385A171">
              <w:rPr>
                <w:rStyle w:val="normaltextrun"/>
                <w:rFonts w:ascii="Calibri" w:hAnsi="Calibri" w:cs="Calibri"/>
                <w:color w:val="000000" w:themeColor="text1"/>
              </w:rPr>
              <w:t xml:space="preserve"> </w:t>
            </w:r>
          </w:p>
          <w:p w14:paraId="0599F634" w14:textId="129F7B79" w:rsidR="3B5209B5" w:rsidRDefault="3B5209B5" w:rsidP="3B5209B5">
            <w:pPr>
              <w:jc w:val="both"/>
              <w:rPr>
                <w:rStyle w:val="eop"/>
                <w:rFonts w:ascii="Calibri" w:hAnsi="Calibri" w:cs="Calibri"/>
                <w:color w:val="000000" w:themeColor="text1"/>
              </w:rPr>
            </w:pPr>
          </w:p>
          <w:p w14:paraId="4A139BE4" w14:textId="443EF3E9" w:rsidR="000C2948" w:rsidRPr="006238C3" w:rsidRDefault="05289AD8" w:rsidP="629A4694">
            <w:pPr>
              <w:jc w:val="both"/>
              <w:rPr>
                <w:rFonts w:asciiTheme="minorHAnsi" w:hAnsiTheme="minorHAnsi" w:cstheme="minorBidi"/>
              </w:rPr>
            </w:pPr>
            <w:r w:rsidRPr="1C1CA156">
              <w:rPr>
                <w:rStyle w:val="eop"/>
                <w:rFonts w:ascii="Calibri" w:hAnsi="Calibri" w:cs="Calibri"/>
                <w:color w:val="000000" w:themeColor="text1"/>
              </w:rPr>
              <w:t>Genaue Zahlen:</w:t>
            </w:r>
          </w:p>
          <w:p w14:paraId="1E4CACA0" w14:textId="795972A1" w:rsidR="000C2948" w:rsidRPr="006238C3" w:rsidRDefault="000C2948" w:rsidP="3B5209B5">
            <w:pPr>
              <w:jc w:val="both"/>
              <w:rPr>
                <w:rStyle w:val="eop"/>
                <w:rFonts w:ascii="Calibri" w:hAnsi="Calibri" w:cs="Calibri"/>
                <w:color w:val="000000" w:themeColor="text1"/>
              </w:rPr>
            </w:pPr>
          </w:p>
        </w:tc>
      </w:tr>
      <w:tr w:rsidR="000B0291" w:rsidRPr="00706F02" w14:paraId="35C548B8" w14:textId="77777777" w:rsidTr="345F9D08">
        <w:trPr>
          <w:trHeight w:val="300"/>
        </w:trPr>
        <w:tc>
          <w:tcPr>
            <w:tcW w:w="9497" w:type="dxa"/>
            <w:gridSpan w:val="3"/>
          </w:tcPr>
          <w:p w14:paraId="0AECB415" w14:textId="758B552B" w:rsidR="000B0291" w:rsidRPr="006238C3" w:rsidRDefault="00F5790A" w:rsidP="3B5209B5">
            <w:sdt>
              <w:sdtPr>
                <w:rPr>
                  <w:rFonts w:asciiTheme="minorHAnsi" w:hAnsiTheme="minorHAnsi" w:cstheme="minorBidi"/>
                </w:rPr>
                <w:id w:val="394476731"/>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1C51FC8E" w:rsidRPr="6385A171">
              <w:rPr>
                <w:rFonts w:asciiTheme="minorHAnsi" w:hAnsiTheme="minorHAnsi" w:cstheme="minorBidi"/>
              </w:rPr>
              <w:t>erfolgte unter Einsatz anerkannter Testmanagement-Standards (z. B. ISTQB, ISO/IEC/IEEE 29119)</w:t>
            </w:r>
          </w:p>
        </w:tc>
      </w:tr>
      <w:tr w:rsidR="000B0291" w:rsidRPr="00706F02" w14:paraId="0B5AF05E" w14:textId="77777777" w:rsidTr="345F9D08">
        <w:trPr>
          <w:trHeight w:val="300"/>
        </w:trPr>
        <w:tc>
          <w:tcPr>
            <w:tcW w:w="9497" w:type="dxa"/>
            <w:gridSpan w:val="3"/>
          </w:tcPr>
          <w:p w14:paraId="5A15A4AA" w14:textId="27ED8418" w:rsidR="000B0291" w:rsidRPr="006238C3" w:rsidRDefault="00F5790A" w:rsidP="6385A171">
            <w:pPr>
              <w:rPr>
                <w:rFonts w:asciiTheme="minorHAnsi" w:hAnsiTheme="minorHAnsi" w:cstheme="minorBidi"/>
                <w:b/>
                <w:bCs/>
              </w:rPr>
            </w:pPr>
            <w:sdt>
              <w:sdtPr>
                <w:rPr>
                  <w:rFonts w:asciiTheme="minorHAnsi" w:hAnsiTheme="minorHAnsi" w:cstheme="minorBidi"/>
                </w:rPr>
                <w:id w:val="931397334"/>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1424B479" w:rsidRPr="6385A171">
              <w:rPr>
                <w:rFonts w:asciiTheme="minorHAnsi" w:hAnsiTheme="minorHAnsi" w:cstheme="minorBidi"/>
              </w:rPr>
              <w:t>wurde unter Einsatz von Testautomatisierungswerkzeugen für E2E-/API-Tests (z. B. Cucumber, Playwright, Selenium) erbracht</w:t>
            </w:r>
            <w:r w:rsidR="222FE3A0" w:rsidRPr="6385A171">
              <w:rPr>
                <w:rStyle w:val="normaltextrun"/>
                <w:rFonts w:ascii="Calibri" w:hAnsi="Calibri" w:cs="Calibri"/>
                <w:color w:val="000000" w:themeColor="text1"/>
              </w:rPr>
              <w:t>.</w:t>
            </w:r>
          </w:p>
        </w:tc>
      </w:tr>
      <w:tr w:rsidR="000B0291" w:rsidRPr="00706F02" w14:paraId="48CF6B83" w14:textId="77777777" w:rsidTr="345F9D08">
        <w:trPr>
          <w:trHeight w:val="300"/>
        </w:trPr>
        <w:tc>
          <w:tcPr>
            <w:tcW w:w="9497" w:type="dxa"/>
            <w:gridSpan w:val="3"/>
          </w:tcPr>
          <w:p w14:paraId="162C13C8" w14:textId="375293C7" w:rsidR="000B0291" w:rsidRPr="006238C3" w:rsidRDefault="00F5790A" w:rsidP="1C1CA156">
            <w:sdt>
              <w:sdtPr>
                <w:rPr>
                  <w:rFonts w:asciiTheme="minorHAnsi" w:hAnsiTheme="minorHAnsi" w:cstheme="minorBidi"/>
                </w:rPr>
                <w:id w:val="-977611542"/>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11640FC5" w:rsidRPr="6385A171">
              <w:rPr>
                <w:rFonts w:ascii="Calibri" w:hAnsi="Calibri" w:cs="Calibri"/>
                <w:color w:val="000000" w:themeColor="text1"/>
              </w:rPr>
              <w:t>umfasste eine WCAG-2.1-konforme Barrierefreiheitsprüfung einer öffentlich zugänglichen Anwendung</w:t>
            </w:r>
            <w:r w:rsidR="222FE3A0" w:rsidRPr="6385A171">
              <w:rPr>
                <w:rStyle w:val="normaltextrun"/>
                <w:rFonts w:ascii="Calibri" w:hAnsi="Calibri" w:cs="Calibri"/>
                <w:color w:val="000000" w:themeColor="text1"/>
              </w:rPr>
              <w:t>.</w:t>
            </w:r>
          </w:p>
          <w:p w14:paraId="22A376DB" w14:textId="5B502563" w:rsidR="000B0291" w:rsidRPr="006238C3" w:rsidRDefault="000B0291" w:rsidP="6385A171">
            <w:pPr>
              <w:rPr>
                <w:rStyle w:val="normaltextrun"/>
                <w:rFonts w:ascii="Calibri" w:hAnsi="Calibri" w:cs="Calibri"/>
                <w:color w:val="000000" w:themeColor="text1"/>
              </w:rPr>
            </w:pPr>
          </w:p>
          <w:p w14:paraId="3C274002" w14:textId="1CE69D54" w:rsidR="000B0291" w:rsidRPr="006238C3" w:rsidRDefault="2A3D4C43" w:rsidP="1C1CA156">
            <w:r w:rsidRPr="6385A171">
              <w:rPr>
                <w:rStyle w:val="normaltextrun"/>
                <w:rFonts w:ascii="Calibri" w:hAnsi="Calibri" w:cs="Calibri"/>
                <w:color w:val="000000" w:themeColor="text1"/>
              </w:rPr>
              <w:t>Kurze Beschreibung:</w:t>
            </w:r>
          </w:p>
        </w:tc>
      </w:tr>
      <w:tr w:rsidR="000B0291" w:rsidRPr="00706F02" w14:paraId="21D00012" w14:textId="77777777" w:rsidTr="345F9D08">
        <w:trPr>
          <w:trHeight w:val="300"/>
        </w:trPr>
        <w:tc>
          <w:tcPr>
            <w:tcW w:w="9497" w:type="dxa"/>
            <w:gridSpan w:val="3"/>
          </w:tcPr>
          <w:p w14:paraId="2B480D7B" w14:textId="07C583F3" w:rsidR="000B0291" w:rsidRPr="006238C3" w:rsidRDefault="00F5790A" w:rsidP="3B5209B5">
            <w:pPr>
              <w:jc w:val="both"/>
            </w:pPr>
            <w:sdt>
              <w:sdtPr>
                <w:rPr>
                  <w:rFonts w:asciiTheme="minorHAnsi" w:hAnsiTheme="minorHAnsi" w:cstheme="minorBidi"/>
                </w:rPr>
                <w:id w:val="1777142670"/>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2AA81765" w:rsidRPr="6385A171">
              <w:rPr>
                <w:rFonts w:ascii="Calibri" w:hAnsi="Calibri" w:cs="Calibri"/>
                <w:color w:val="000000" w:themeColor="text1"/>
              </w:rPr>
              <w:t>umfasste Performance-/Last- und Recovery-/Failover-Tests für ein System mit einer Lastskalierung von mindestens 500.000 Nutzenden</w:t>
            </w:r>
            <w:r w:rsidR="222FE3A0" w:rsidRPr="6385A171">
              <w:rPr>
                <w:rStyle w:val="normaltextrun"/>
                <w:rFonts w:ascii="Calibri" w:hAnsi="Calibri" w:cs="Calibri"/>
                <w:color w:val="000000" w:themeColor="text1"/>
              </w:rPr>
              <w:t>.</w:t>
            </w:r>
          </w:p>
          <w:p w14:paraId="759C582A" w14:textId="01A9B832" w:rsidR="000B0291" w:rsidRPr="006238C3" w:rsidRDefault="000B0291" w:rsidP="6385A171">
            <w:pPr>
              <w:jc w:val="both"/>
              <w:rPr>
                <w:rStyle w:val="normaltextrun"/>
                <w:rFonts w:ascii="Calibri" w:hAnsi="Calibri" w:cs="Calibri"/>
                <w:color w:val="000000" w:themeColor="text1"/>
              </w:rPr>
            </w:pPr>
          </w:p>
          <w:p w14:paraId="09E7EF32" w14:textId="458C52C9" w:rsidR="000B0291" w:rsidRPr="006238C3" w:rsidRDefault="24EC22EB" w:rsidP="3B5209B5">
            <w:pPr>
              <w:jc w:val="both"/>
            </w:pPr>
            <w:r w:rsidRPr="6385A171">
              <w:rPr>
                <w:rStyle w:val="normaltextrun"/>
                <w:rFonts w:ascii="Calibri" w:hAnsi="Calibri" w:cs="Calibri"/>
                <w:color w:val="000000" w:themeColor="text1"/>
              </w:rPr>
              <w:t>Kurze Beschreibung:</w:t>
            </w:r>
          </w:p>
        </w:tc>
      </w:tr>
      <w:tr w:rsidR="000B0291" w:rsidRPr="00706F02" w14:paraId="74279C0E" w14:textId="77777777" w:rsidTr="345F9D08">
        <w:trPr>
          <w:trHeight w:val="300"/>
        </w:trPr>
        <w:tc>
          <w:tcPr>
            <w:tcW w:w="9497" w:type="dxa"/>
            <w:gridSpan w:val="3"/>
          </w:tcPr>
          <w:p w14:paraId="1836C1FA" w14:textId="18229EE3" w:rsidR="000B0291" w:rsidRPr="006238C3" w:rsidRDefault="00F5790A" w:rsidP="3B5209B5">
            <w:pPr>
              <w:jc w:val="both"/>
            </w:pPr>
            <w:sdt>
              <w:sdtPr>
                <w:rPr>
                  <w:rFonts w:asciiTheme="minorHAnsi" w:hAnsiTheme="minorHAnsi" w:cstheme="minorBidi"/>
                </w:rPr>
                <w:id w:val="1863861449"/>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45DD8052" w:rsidRPr="6385A171">
              <w:rPr>
                <w:rFonts w:asciiTheme="minorHAnsi" w:hAnsiTheme="minorHAnsi" w:cstheme="minorBidi"/>
              </w:rPr>
              <w:t>umfasste die parallele Durchführung mehrerer Testarten (funktional, API, E2E, Usability, Performance) innerhalb eines abgegrenzten Zeitraums durch ein Testteam</w:t>
            </w:r>
            <w:r w:rsidR="6D08D59B" w:rsidRPr="6385A171">
              <w:rPr>
                <w:rFonts w:asciiTheme="minorHAnsi" w:hAnsiTheme="minorHAnsi" w:cstheme="minorBidi"/>
              </w:rPr>
              <w:t>.</w:t>
            </w:r>
          </w:p>
          <w:p w14:paraId="3B6F5949" w14:textId="63004E4C" w:rsidR="6385A171" w:rsidRDefault="6385A171" w:rsidP="6385A171">
            <w:pPr>
              <w:jc w:val="both"/>
              <w:rPr>
                <w:rFonts w:asciiTheme="minorHAnsi" w:hAnsiTheme="minorHAnsi" w:cstheme="minorBidi"/>
              </w:rPr>
            </w:pPr>
          </w:p>
          <w:p w14:paraId="09B4E490" w14:textId="5F223461" w:rsidR="6D08D59B" w:rsidRDefault="6D08D59B" w:rsidP="6385A171">
            <w:pPr>
              <w:jc w:val="both"/>
            </w:pPr>
            <w:r w:rsidRPr="6385A171">
              <w:rPr>
                <w:rFonts w:asciiTheme="minorHAnsi" w:hAnsiTheme="minorHAnsi" w:cstheme="minorBidi"/>
              </w:rPr>
              <w:t xml:space="preserve">Kurze Beschreibung: </w:t>
            </w:r>
          </w:p>
          <w:p w14:paraId="0A0B722B" w14:textId="6C3908C5" w:rsidR="000B0291" w:rsidRPr="006238C3" w:rsidRDefault="000B0291" w:rsidP="3B5209B5">
            <w:pPr>
              <w:jc w:val="both"/>
              <w:rPr>
                <w:rFonts w:asciiTheme="minorHAnsi" w:hAnsiTheme="minorHAnsi" w:cstheme="minorBidi"/>
              </w:rPr>
            </w:pPr>
          </w:p>
        </w:tc>
      </w:tr>
      <w:tr w:rsidR="000B0291" w:rsidRPr="00706F02" w14:paraId="1250987E" w14:textId="77777777" w:rsidTr="345F9D08">
        <w:trPr>
          <w:trHeight w:val="300"/>
        </w:trPr>
        <w:tc>
          <w:tcPr>
            <w:tcW w:w="9497" w:type="dxa"/>
            <w:gridSpan w:val="3"/>
          </w:tcPr>
          <w:p w14:paraId="468FE6E5" w14:textId="69F789FA" w:rsidR="000B0291" w:rsidRPr="006238C3" w:rsidRDefault="00F5790A" w:rsidP="3B5209B5">
            <w:pPr>
              <w:jc w:val="both"/>
            </w:pPr>
            <w:sdt>
              <w:sdtPr>
                <w:rPr>
                  <w:rFonts w:asciiTheme="minorHAnsi" w:hAnsiTheme="minorHAnsi" w:cstheme="minorBidi"/>
                </w:rPr>
                <w:id w:val="-712037365"/>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1F463F6C" w:rsidRPr="6385A171">
              <w:rPr>
                <w:rFonts w:ascii="Calibri" w:hAnsi="Calibri" w:cs="Calibri"/>
                <w:color w:val="000000" w:themeColor="text1"/>
              </w:rPr>
              <w:t>umfasste die Testung von KI-/LLM-gestützten Anwendungsfunktionen (z. B. Tutor-/Assistenzfunktionen) auf funktionale Korrektheit und Antwortqualität</w:t>
            </w:r>
            <w:r w:rsidR="64CCFE58" w:rsidRPr="6385A171">
              <w:rPr>
                <w:rStyle w:val="normaltextrun"/>
                <w:rFonts w:ascii="Calibri" w:hAnsi="Calibri" w:cs="Calibri"/>
                <w:color w:val="000000" w:themeColor="text1"/>
              </w:rPr>
              <w:t>.</w:t>
            </w:r>
          </w:p>
          <w:p w14:paraId="13CF7CC7" w14:textId="6FB159E7" w:rsidR="000B0291" w:rsidRPr="006238C3" w:rsidRDefault="000B0291" w:rsidP="6385A171">
            <w:pPr>
              <w:jc w:val="both"/>
              <w:rPr>
                <w:rStyle w:val="normaltextrun"/>
                <w:rFonts w:ascii="Calibri" w:hAnsi="Calibri" w:cs="Calibri"/>
                <w:color w:val="000000" w:themeColor="text1"/>
              </w:rPr>
            </w:pPr>
          </w:p>
          <w:p w14:paraId="3D6CCF11" w14:textId="11011B94" w:rsidR="000B0291" w:rsidRPr="006238C3" w:rsidRDefault="7A6BB396" w:rsidP="3B5209B5">
            <w:pPr>
              <w:jc w:val="both"/>
            </w:pPr>
            <w:r w:rsidRPr="6385A171">
              <w:rPr>
                <w:rStyle w:val="normaltextrun"/>
                <w:rFonts w:ascii="Calibri" w:hAnsi="Calibri" w:cs="Calibri"/>
                <w:color w:val="000000" w:themeColor="text1"/>
              </w:rPr>
              <w:t xml:space="preserve">Kurze Beschreibung: </w:t>
            </w:r>
          </w:p>
        </w:tc>
      </w:tr>
      <w:tr w:rsidR="000B0291" w:rsidRPr="00706F02" w14:paraId="0CC8B03E" w14:textId="77777777" w:rsidTr="345F9D08">
        <w:trPr>
          <w:trHeight w:val="300"/>
        </w:trPr>
        <w:tc>
          <w:tcPr>
            <w:tcW w:w="9497" w:type="dxa"/>
            <w:gridSpan w:val="3"/>
          </w:tcPr>
          <w:p w14:paraId="6E9B446E" w14:textId="22F27D01" w:rsidR="00DA70DA" w:rsidRDefault="00F5790A" w:rsidP="1C1CA156">
            <w:pPr>
              <w:jc w:val="both"/>
              <w:rPr>
                <w:rFonts w:ascii="Segoe UI" w:hAnsi="Segoe UI" w:cs="Segoe UI"/>
                <w:sz w:val="18"/>
                <w:szCs w:val="18"/>
              </w:rPr>
            </w:pPr>
            <w:sdt>
              <w:sdtPr>
                <w:rPr>
                  <w:rFonts w:asciiTheme="minorHAnsi" w:hAnsiTheme="minorHAnsi" w:cstheme="minorBidi"/>
                </w:rPr>
                <w:id w:val="-1715350636"/>
                <w14:checkbox>
                  <w14:checked w14:val="0"/>
                  <w14:checkedState w14:val="2612" w14:font="MS Gothic"/>
                  <w14:uncheckedState w14:val="2610" w14:font="MS Gothic"/>
                </w14:checkbox>
              </w:sdtPr>
              <w:sdtEndPr/>
              <w:sdtContent>
                <w:r w:rsidR="2C30847F" w:rsidRPr="6385A171">
                  <w:rPr>
                    <w:rFonts w:ascii="MS Gothic" w:eastAsia="MS Gothic" w:hAnsi="MS Gothic" w:cstheme="minorBidi"/>
                  </w:rPr>
                  <w:t>☐</w:t>
                </w:r>
              </w:sdtContent>
            </w:sdt>
            <w:r w:rsidR="2C30847F" w:rsidRPr="6385A171">
              <w:rPr>
                <w:rFonts w:asciiTheme="minorHAnsi" w:hAnsiTheme="minorHAnsi" w:cstheme="minorBidi"/>
              </w:rPr>
              <w:t xml:space="preserve">  </w:t>
            </w:r>
            <w:r w:rsidR="64CCFE58" w:rsidRPr="6385A171">
              <w:rPr>
                <w:rFonts w:ascii="Calibri" w:hAnsi="Calibri" w:cs="Calibri"/>
              </w:rPr>
              <w:t xml:space="preserve"> </w:t>
            </w:r>
            <w:r w:rsidR="6A8358D3" w:rsidRPr="6385A171">
              <w:rPr>
                <w:rFonts w:ascii="Calibri" w:hAnsi="Calibri" w:cs="Calibri"/>
              </w:rPr>
              <w:t>erfolgte im schulischen/öffentlichen Bildungskontext oder öffentlichen/behördlichen Kontext</w:t>
            </w:r>
            <w:r w:rsidR="64CCFE58" w:rsidRPr="6385A171">
              <w:rPr>
                <w:rStyle w:val="normaltextrun"/>
                <w:rFonts w:ascii="Calibri" w:hAnsi="Calibri" w:cs="Calibri"/>
              </w:rPr>
              <w:t>.</w:t>
            </w:r>
            <w:r w:rsidR="64CCFE58" w:rsidRPr="6385A171">
              <w:rPr>
                <w:rStyle w:val="eop"/>
                <w:rFonts w:ascii="Calibri" w:hAnsi="Calibri" w:cs="Calibri"/>
              </w:rPr>
              <w:t> </w:t>
            </w:r>
          </w:p>
          <w:p w14:paraId="10855B91" w14:textId="5FE1F13E" w:rsidR="3B5209B5" w:rsidRDefault="3B5209B5" w:rsidP="3B5209B5">
            <w:pPr>
              <w:jc w:val="both"/>
              <w:rPr>
                <w:rStyle w:val="eop"/>
                <w:rFonts w:ascii="Calibri" w:hAnsi="Calibri" w:cs="Calibri"/>
              </w:rPr>
            </w:pPr>
          </w:p>
          <w:p w14:paraId="559D2E11" w14:textId="77777777" w:rsidR="00DA70DA" w:rsidRDefault="2B4F9C65" w:rsidP="3B5209B5">
            <w:pPr>
              <w:pStyle w:val="paragraph"/>
              <w:spacing w:before="0" w:beforeAutospacing="0" w:after="0" w:afterAutospacing="0"/>
              <w:textAlignment w:val="baseline"/>
              <w:rPr>
                <w:rFonts w:ascii="Segoe UI" w:hAnsi="Segoe UI" w:cs="Segoe UI"/>
                <w:sz w:val="18"/>
                <w:szCs w:val="18"/>
              </w:rPr>
            </w:pPr>
            <w:r w:rsidRPr="1C1CA156">
              <w:rPr>
                <w:rStyle w:val="normaltextrun"/>
                <w:rFonts w:ascii="Calibri" w:hAnsi="Calibri" w:cs="Calibri"/>
                <w:sz w:val="22"/>
                <w:szCs w:val="22"/>
              </w:rPr>
              <w:t>Kurze Beschreibung:</w:t>
            </w:r>
          </w:p>
          <w:p w14:paraId="5DCC96F9" w14:textId="09FD1C2B" w:rsidR="000B0291" w:rsidRPr="006238C3" w:rsidRDefault="000B0291" w:rsidP="3B5209B5">
            <w:pPr>
              <w:jc w:val="both"/>
              <w:rPr>
                <w:rFonts w:asciiTheme="minorHAnsi" w:hAnsiTheme="minorHAnsi" w:cstheme="minorBidi"/>
              </w:rPr>
            </w:pPr>
          </w:p>
        </w:tc>
      </w:tr>
      <w:tr w:rsidR="6385A171" w14:paraId="600EB9B9" w14:textId="77777777" w:rsidTr="345F9D08">
        <w:trPr>
          <w:trHeight w:val="300"/>
        </w:trPr>
        <w:tc>
          <w:tcPr>
            <w:tcW w:w="9497" w:type="dxa"/>
            <w:gridSpan w:val="3"/>
          </w:tcPr>
          <w:p w14:paraId="123A0AF5" w14:textId="686A2598" w:rsidR="0064A1AC" w:rsidRDefault="00F5790A" w:rsidP="6385A171">
            <w:pPr>
              <w:jc w:val="both"/>
              <w:rPr>
                <w:rFonts w:ascii="Segoe UI" w:hAnsi="Segoe UI" w:cs="Segoe UI"/>
                <w:sz w:val="18"/>
                <w:szCs w:val="18"/>
              </w:rPr>
            </w:pPr>
            <w:sdt>
              <w:sdtPr>
                <w:rPr>
                  <w:rFonts w:asciiTheme="minorHAnsi" w:hAnsiTheme="minorHAnsi" w:cstheme="minorBidi"/>
                </w:rPr>
                <w:id w:val="588483833"/>
                <w14:checkbox>
                  <w14:checked w14:val="0"/>
                  <w14:checkedState w14:val="2612" w14:font="MS Gothic"/>
                  <w14:uncheckedState w14:val="2610" w14:font="MS Gothic"/>
                </w14:checkbox>
              </w:sdtPr>
              <w:sdtEndPr/>
              <w:sdtContent>
                <w:r w:rsidR="0064A1AC" w:rsidRPr="6385A171">
                  <w:rPr>
                    <w:rFonts w:ascii="MS Gothic" w:eastAsia="MS Gothic" w:hAnsi="MS Gothic" w:cstheme="minorBidi"/>
                  </w:rPr>
                  <w:t>☐</w:t>
                </w:r>
              </w:sdtContent>
            </w:sdt>
            <w:r w:rsidR="0064A1AC" w:rsidRPr="6385A171">
              <w:rPr>
                <w:rFonts w:asciiTheme="minorHAnsi" w:hAnsiTheme="minorHAnsi" w:cstheme="minorBidi"/>
              </w:rPr>
              <w:t xml:space="preserve">  </w:t>
            </w:r>
            <w:r w:rsidR="0064A1AC" w:rsidRPr="6385A171">
              <w:rPr>
                <w:rFonts w:ascii="Calibri" w:hAnsi="Calibri" w:cs="Calibri"/>
              </w:rPr>
              <w:t xml:space="preserve"> umfasste die Prüfung datenschutzrelevanter Funktionen im Rahmen der Abnahmetests (z. B. Berichtigung, Löschung, Einschränkung der Verarbeitung personenbezogener Daten) auf Konformität mit den einschlägigen Datenschutzanforderungen</w:t>
            </w:r>
            <w:r w:rsidR="0064A1AC" w:rsidRPr="6385A171">
              <w:rPr>
                <w:rStyle w:val="normaltextrun"/>
                <w:rFonts w:ascii="Calibri" w:hAnsi="Calibri" w:cs="Calibri"/>
              </w:rPr>
              <w:t>.</w:t>
            </w:r>
            <w:r w:rsidR="0064A1AC" w:rsidRPr="6385A171">
              <w:rPr>
                <w:rStyle w:val="eop"/>
                <w:rFonts w:ascii="Calibri" w:hAnsi="Calibri" w:cs="Calibri"/>
              </w:rPr>
              <w:t> </w:t>
            </w:r>
          </w:p>
          <w:p w14:paraId="3836E2B6" w14:textId="5FE1F13E" w:rsidR="6385A171" w:rsidRDefault="6385A171" w:rsidP="6385A171">
            <w:pPr>
              <w:jc w:val="both"/>
              <w:rPr>
                <w:rStyle w:val="eop"/>
                <w:rFonts w:ascii="Calibri" w:hAnsi="Calibri" w:cs="Calibri"/>
              </w:rPr>
            </w:pPr>
          </w:p>
          <w:p w14:paraId="38ABFEBF" w14:textId="77777777" w:rsidR="0064A1AC" w:rsidRDefault="0064A1AC" w:rsidP="6385A171">
            <w:pPr>
              <w:pStyle w:val="paragraph"/>
              <w:spacing w:before="0" w:beforeAutospacing="0" w:after="0" w:afterAutospacing="0"/>
              <w:rPr>
                <w:rFonts w:ascii="Segoe UI" w:hAnsi="Segoe UI" w:cs="Segoe UI"/>
                <w:sz w:val="18"/>
                <w:szCs w:val="18"/>
              </w:rPr>
            </w:pPr>
            <w:r w:rsidRPr="6385A171">
              <w:rPr>
                <w:rStyle w:val="normaltextrun"/>
                <w:rFonts w:ascii="Calibri" w:hAnsi="Calibri" w:cs="Calibri"/>
                <w:sz w:val="22"/>
                <w:szCs w:val="22"/>
              </w:rPr>
              <w:t>Kurze Beschreibung:</w:t>
            </w:r>
          </w:p>
          <w:p w14:paraId="1E9FA997" w14:textId="0F15A119" w:rsidR="6385A171" w:rsidRDefault="6385A171" w:rsidP="6385A171">
            <w:pPr>
              <w:jc w:val="both"/>
              <w:rPr>
                <w:rFonts w:ascii="MS Gothic" w:eastAsia="MS Gothic" w:hAnsi="MS Gothic" w:cstheme="minorBidi"/>
              </w:rPr>
            </w:pPr>
          </w:p>
        </w:tc>
      </w:tr>
    </w:tbl>
    <w:p w14:paraId="309AAA63" w14:textId="55C25F7A" w:rsidR="6385A171" w:rsidRDefault="6385A171"/>
    <w:p w14:paraId="0A7C4070" w14:textId="77777777" w:rsidR="00DD4475" w:rsidRPr="00FD390C" w:rsidRDefault="00DD4475" w:rsidP="6385A171">
      <w:pPr>
        <w:tabs>
          <w:tab w:val="left" w:pos="567"/>
        </w:tabs>
        <w:rPr>
          <w:rFonts w:asciiTheme="minorHAnsi" w:eastAsia="Calibri" w:hAnsiTheme="minorHAnsi" w:cstheme="minorBidi"/>
          <w:b/>
          <w:bCs/>
          <w:lang w:eastAsia="en-US"/>
        </w:rPr>
      </w:pPr>
    </w:p>
    <w:p w14:paraId="1C4A16AB" w14:textId="081A8391" w:rsidR="6385A171" w:rsidRDefault="6385A171" w:rsidP="6385A171">
      <w:pPr>
        <w:tabs>
          <w:tab w:val="left" w:pos="567"/>
        </w:tabs>
        <w:rPr>
          <w:rFonts w:asciiTheme="minorHAnsi" w:eastAsia="Calibri" w:hAnsiTheme="minorHAnsi" w:cstheme="minorBidi"/>
          <w:b/>
          <w:bCs/>
          <w:lang w:eastAsia="en-US"/>
        </w:rPr>
      </w:pPr>
    </w:p>
    <w:p w14:paraId="2B5ADEF1" w14:textId="076DAB8B" w:rsidR="6385A171" w:rsidRDefault="6385A171" w:rsidP="6385A171">
      <w:pPr>
        <w:tabs>
          <w:tab w:val="left" w:pos="567"/>
        </w:tabs>
        <w:rPr>
          <w:rFonts w:asciiTheme="minorHAnsi" w:eastAsia="Calibri" w:hAnsiTheme="minorHAnsi" w:cstheme="minorBidi"/>
          <w:b/>
          <w:bCs/>
          <w:lang w:eastAsia="en-US"/>
        </w:rPr>
      </w:pPr>
    </w:p>
    <w:p w14:paraId="527426E5" w14:textId="54CC956D" w:rsidR="6385A171" w:rsidRDefault="6385A171" w:rsidP="6385A171">
      <w:pPr>
        <w:tabs>
          <w:tab w:val="left" w:pos="567"/>
        </w:tabs>
        <w:rPr>
          <w:rFonts w:asciiTheme="minorHAnsi" w:eastAsia="Calibri" w:hAnsiTheme="minorHAnsi" w:cstheme="minorBidi"/>
          <w:b/>
          <w:bCs/>
          <w:lang w:eastAsia="en-US"/>
        </w:rPr>
      </w:pPr>
    </w:p>
    <w:p w14:paraId="6753BD09" w14:textId="323FE579" w:rsidR="6385A171" w:rsidRDefault="6385A171" w:rsidP="6385A171">
      <w:pPr>
        <w:tabs>
          <w:tab w:val="left" w:pos="567"/>
        </w:tabs>
        <w:rPr>
          <w:rFonts w:asciiTheme="minorHAnsi" w:eastAsia="Calibri" w:hAnsiTheme="minorHAnsi" w:cstheme="minorBidi"/>
          <w:b/>
          <w:bCs/>
          <w:lang w:eastAsia="en-US"/>
        </w:rPr>
      </w:pPr>
    </w:p>
    <w:p w14:paraId="484D9E85" w14:textId="568729DE" w:rsidR="6385A171" w:rsidRDefault="6385A171" w:rsidP="6385A171">
      <w:pPr>
        <w:tabs>
          <w:tab w:val="left" w:pos="567"/>
        </w:tabs>
        <w:rPr>
          <w:rFonts w:asciiTheme="minorHAnsi" w:eastAsia="Calibri" w:hAnsiTheme="minorHAnsi" w:cstheme="minorBidi"/>
          <w:b/>
          <w:bCs/>
          <w:lang w:eastAsia="en-US"/>
        </w:rPr>
      </w:pPr>
    </w:p>
    <w:p w14:paraId="7FDB3C26" w14:textId="485AC98D" w:rsidR="6E39D22B" w:rsidRDefault="6E39D22B" w:rsidP="6385A171">
      <w:pPr>
        <w:pStyle w:val="berschrift3"/>
        <w:rPr>
          <w:lang w:eastAsia="en-US"/>
        </w:rPr>
      </w:pPr>
      <w:r>
        <w:t xml:space="preserve">Los 2 Security-Tests </w:t>
      </w:r>
      <w:r w:rsidR="40036098">
        <w:t xml:space="preserve">- </w:t>
      </w:r>
      <w:r>
        <w:t>Referenzen (Eigenangaben)</w:t>
      </w:r>
    </w:p>
    <w:p w14:paraId="476CF361" w14:textId="5C17810D" w:rsidR="6385A171" w:rsidRDefault="6385A171" w:rsidP="6385A171">
      <w:pPr>
        <w:tabs>
          <w:tab w:val="left" w:pos="567"/>
        </w:tabs>
        <w:rPr>
          <w:rFonts w:asciiTheme="minorHAnsi" w:eastAsia="Calibri" w:hAnsiTheme="minorHAnsi" w:cstheme="minorBidi"/>
          <w:b/>
          <w:bCs/>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681"/>
        <w:gridCol w:w="3115"/>
        <w:gridCol w:w="2701"/>
      </w:tblGrid>
      <w:tr w:rsidR="00DD4475" w:rsidRPr="00FD390C" w14:paraId="76144BD9" w14:textId="77777777" w:rsidTr="345F9D08">
        <w:trPr>
          <w:trHeight w:val="300"/>
        </w:trPr>
        <w:tc>
          <w:tcPr>
            <w:tcW w:w="3681" w:type="dxa"/>
            <w:shd w:val="clear" w:color="auto" w:fill="BFBFBF" w:themeFill="background2" w:themeFillShade="BF"/>
          </w:tcPr>
          <w:p w14:paraId="5BC0B784" w14:textId="77777777" w:rsidR="00DD4475" w:rsidRPr="00FD390C" w:rsidRDefault="00DD4475">
            <w:pPr>
              <w:tabs>
                <w:tab w:val="left" w:pos="2788"/>
              </w:tabs>
              <w:rPr>
                <w:rFonts w:asciiTheme="minorHAnsi" w:eastAsia="Calibri" w:hAnsiTheme="minorHAnsi" w:cstheme="minorHAnsi"/>
                <w:b/>
                <w:szCs w:val="22"/>
                <w:lang w:eastAsia="en-US"/>
              </w:rPr>
            </w:pPr>
            <w:r w:rsidRPr="00FD390C">
              <w:rPr>
                <w:rFonts w:asciiTheme="minorHAnsi" w:eastAsia="Calibri" w:hAnsiTheme="minorHAnsi" w:cstheme="minorHAnsi"/>
                <w:b/>
                <w:szCs w:val="22"/>
                <w:lang w:eastAsia="en-US"/>
              </w:rPr>
              <w:t>Referenznummer:</w:t>
            </w:r>
            <w:r>
              <w:rPr>
                <w:rFonts w:asciiTheme="minorHAnsi" w:eastAsia="Calibri" w:hAnsiTheme="minorHAnsi" w:cstheme="minorHAnsi"/>
                <w:b/>
                <w:szCs w:val="22"/>
                <w:lang w:eastAsia="en-US"/>
              </w:rPr>
              <w:t xml:space="preserve"> </w:t>
            </w:r>
          </w:p>
          <w:p w14:paraId="0B4D30F4" w14:textId="77777777" w:rsidR="00DD4475" w:rsidRPr="00FD390C" w:rsidRDefault="00DD4475">
            <w:pPr>
              <w:tabs>
                <w:tab w:val="left" w:pos="2788"/>
              </w:tabs>
              <w:rPr>
                <w:rFonts w:asciiTheme="minorHAnsi" w:eastAsia="Calibri" w:hAnsiTheme="minorHAnsi" w:cstheme="minorHAnsi"/>
                <w:b/>
                <w:szCs w:val="22"/>
                <w:lang w:eastAsia="en-US"/>
              </w:rPr>
            </w:pPr>
          </w:p>
        </w:tc>
        <w:tc>
          <w:tcPr>
            <w:tcW w:w="5816" w:type="dxa"/>
            <w:gridSpan w:val="2"/>
            <w:shd w:val="clear" w:color="auto" w:fill="BFBFBF" w:themeFill="background2" w:themeFillShade="BF"/>
          </w:tcPr>
          <w:p w14:paraId="2B5BA6A2" w14:textId="77777777" w:rsidR="00DD4475" w:rsidRPr="00FD390C" w:rsidRDefault="00F5790A">
            <w:pPr>
              <w:tabs>
                <w:tab w:val="left" w:pos="2788"/>
              </w:tabs>
              <w:rPr>
                <w:rFonts w:asciiTheme="minorHAnsi" w:eastAsia="Calibri" w:hAnsiTheme="minorHAnsi" w:cstheme="minorHAnsi"/>
                <w:b/>
                <w:szCs w:val="22"/>
                <w:lang w:eastAsia="en-US"/>
              </w:rPr>
            </w:pPr>
            <w:sdt>
              <w:sdtPr>
                <w:rPr>
                  <w:rFonts w:asciiTheme="minorHAnsi" w:hAnsiTheme="minorHAnsi" w:cstheme="minorHAnsi"/>
                  <w:b/>
                  <w:bCs/>
                  <w:szCs w:val="22"/>
                </w:rPr>
                <w:id w:val="488211719"/>
                <w:placeholder>
                  <w:docPart w:val="92A22E63B6594D25B2A3E21CA72622A8"/>
                </w:placeholder>
                <w:showingPlcHdr/>
              </w:sdtPr>
              <w:sdtEndPr/>
              <w:sdtContent>
                <w:r w:rsidR="00DD4475" w:rsidRPr="00D7018E">
                  <w:rPr>
                    <w:rStyle w:val="Platzhaltertext"/>
                    <w:rFonts w:eastAsiaTheme="minorHAnsi"/>
                    <w:color w:val="707070" w:themeColor="text2"/>
                    <w:sz w:val="22"/>
                    <w:szCs w:val="22"/>
                  </w:rPr>
                  <w:t>Referenznummer eingeben</w:t>
                </w:r>
              </w:sdtContent>
            </w:sdt>
          </w:p>
        </w:tc>
      </w:tr>
      <w:tr w:rsidR="00DD4475" w:rsidRPr="00FD390C" w14:paraId="6A4B1B82" w14:textId="77777777" w:rsidTr="345F9D08">
        <w:trPr>
          <w:trHeight w:val="300"/>
        </w:trPr>
        <w:tc>
          <w:tcPr>
            <w:tcW w:w="3681" w:type="dxa"/>
          </w:tcPr>
          <w:p w14:paraId="03AEAA1D" w14:textId="77777777" w:rsidR="00DD4475" w:rsidRPr="00FD390C" w:rsidRDefault="00DD4475">
            <w:pPr>
              <w:rPr>
                <w:rFonts w:asciiTheme="minorHAnsi" w:eastAsia="Calibri" w:hAnsiTheme="minorHAnsi" w:cstheme="minorHAnsi"/>
                <w:szCs w:val="22"/>
                <w:lang w:eastAsia="en-US"/>
              </w:rPr>
            </w:pPr>
            <w:r w:rsidRPr="00FD390C">
              <w:rPr>
                <w:rFonts w:asciiTheme="minorHAnsi" w:eastAsia="Calibri" w:hAnsiTheme="minorHAnsi" w:cstheme="minorHAnsi"/>
                <w:szCs w:val="22"/>
                <w:lang w:eastAsia="en-US"/>
              </w:rPr>
              <w:t>Bezeichnung des Referenzprojekts:</w:t>
            </w:r>
          </w:p>
          <w:p w14:paraId="5EC0CBC3" w14:textId="77777777" w:rsidR="00DD4475" w:rsidRPr="00FD390C" w:rsidRDefault="00DD4475">
            <w:pPr>
              <w:rPr>
                <w:rFonts w:asciiTheme="minorHAnsi" w:eastAsia="Calibri" w:hAnsiTheme="minorHAnsi" w:cstheme="minorHAnsi"/>
                <w:szCs w:val="22"/>
                <w:lang w:eastAsia="en-US"/>
              </w:rPr>
            </w:pPr>
          </w:p>
        </w:tc>
        <w:tc>
          <w:tcPr>
            <w:tcW w:w="5816" w:type="dxa"/>
            <w:gridSpan w:val="2"/>
          </w:tcPr>
          <w:p w14:paraId="2555DEA5" w14:textId="77777777" w:rsidR="00DD4475" w:rsidRPr="00FD390C" w:rsidRDefault="00F5790A">
            <w:pPr>
              <w:rPr>
                <w:rFonts w:asciiTheme="minorHAnsi" w:hAnsiTheme="minorHAnsi" w:cstheme="minorHAnsi"/>
                <w:szCs w:val="22"/>
              </w:rPr>
            </w:pPr>
            <w:sdt>
              <w:sdtPr>
                <w:rPr>
                  <w:rFonts w:asciiTheme="minorHAnsi" w:hAnsiTheme="minorHAnsi" w:cstheme="minorHAnsi"/>
                  <w:b/>
                  <w:bCs/>
                  <w:szCs w:val="22"/>
                </w:rPr>
                <w:id w:val="-1374992984"/>
                <w:placeholder>
                  <w:docPart w:val="4650A626A1204206B2677E52BCD1F892"/>
                </w:placeholder>
                <w:showingPlcHdr/>
              </w:sdtPr>
              <w:sdtEndPr/>
              <w:sdtContent>
                <w:r w:rsidR="00DD4475">
                  <w:rPr>
                    <w:rStyle w:val="Platzhaltertext"/>
                    <w:rFonts w:eastAsiaTheme="minorHAnsi"/>
                    <w:sz w:val="22"/>
                    <w:szCs w:val="22"/>
                  </w:rPr>
                  <w:t>Bezeichnung des Projektes</w:t>
                </w:r>
              </w:sdtContent>
            </w:sdt>
          </w:p>
        </w:tc>
      </w:tr>
      <w:tr w:rsidR="00DD4475" w:rsidRPr="00706F02" w14:paraId="4FFDBD08" w14:textId="77777777" w:rsidTr="345F9D08">
        <w:trPr>
          <w:trHeight w:val="300"/>
        </w:trPr>
        <w:tc>
          <w:tcPr>
            <w:tcW w:w="3681" w:type="dxa"/>
          </w:tcPr>
          <w:p w14:paraId="5E6B3393" w14:textId="77777777" w:rsidR="00DD4475" w:rsidRPr="00F61690" w:rsidRDefault="00DD4475">
            <w:pPr>
              <w:rPr>
                <w:rFonts w:asciiTheme="minorHAnsi" w:eastAsia="Calibri" w:hAnsiTheme="minorHAnsi" w:cstheme="minorHAnsi"/>
                <w:szCs w:val="22"/>
                <w:lang w:eastAsia="en-US"/>
              </w:rPr>
            </w:pPr>
            <w:r w:rsidRPr="00F61690">
              <w:rPr>
                <w:rFonts w:asciiTheme="minorHAnsi" w:eastAsia="Calibri" w:hAnsiTheme="minorHAnsi" w:cstheme="minorHAnsi"/>
                <w:szCs w:val="22"/>
                <w:lang w:eastAsia="en-US"/>
              </w:rPr>
              <w:t>Leistungszeitraum:</w:t>
            </w:r>
          </w:p>
          <w:p w14:paraId="51A67714" w14:textId="41938228" w:rsidR="00DD4475" w:rsidRPr="00F61690" w:rsidRDefault="5427D667" w:rsidP="345F9D08">
            <w:pPr>
              <w:rPr>
                <w:rFonts w:asciiTheme="minorHAnsi" w:eastAsia="Calibri" w:hAnsiTheme="minorHAnsi" w:cstheme="minorBidi"/>
                <w:lang w:eastAsia="en-US"/>
              </w:rPr>
            </w:pPr>
            <w:r w:rsidRPr="345F9D08">
              <w:rPr>
                <w:rFonts w:asciiTheme="minorHAnsi" w:eastAsia="Calibri" w:hAnsiTheme="minorHAnsi" w:cstheme="minorBidi"/>
                <w:lang w:eastAsia="en-US"/>
              </w:rPr>
              <w:t>(ab 01.01.202</w:t>
            </w:r>
            <w:r w:rsidR="06AA24B3" w:rsidRPr="345F9D08">
              <w:rPr>
                <w:rFonts w:asciiTheme="minorHAnsi" w:eastAsia="Calibri" w:hAnsiTheme="minorHAnsi" w:cstheme="minorBidi"/>
                <w:lang w:eastAsia="en-US"/>
              </w:rPr>
              <w:t>3</w:t>
            </w:r>
            <w:r w:rsidRPr="345F9D08">
              <w:rPr>
                <w:rFonts w:asciiTheme="minorHAnsi" w:eastAsia="Calibri" w:hAnsiTheme="minorHAnsi" w:cstheme="minorBidi"/>
                <w:lang w:eastAsia="en-US"/>
              </w:rPr>
              <w:t>)</w:t>
            </w:r>
          </w:p>
        </w:tc>
        <w:tc>
          <w:tcPr>
            <w:tcW w:w="3115" w:type="dxa"/>
          </w:tcPr>
          <w:p w14:paraId="7A330A96" w14:textId="77777777" w:rsidR="00DD4475" w:rsidRPr="00706F02" w:rsidRDefault="00DD4475">
            <w:pPr>
              <w:rPr>
                <w:rFonts w:asciiTheme="minorHAnsi" w:eastAsia="Calibri" w:hAnsiTheme="minorHAnsi" w:cstheme="minorHAnsi"/>
                <w:b/>
                <w:szCs w:val="22"/>
                <w:u w:val="single"/>
                <w:lang w:eastAsia="en-US"/>
              </w:rPr>
            </w:pPr>
            <w:r w:rsidRPr="00706F02">
              <w:rPr>
                <w:rFonts w:asciiTheme="minorHAnsi" w:hAnsiTheme="minorHAnsi" w:cstheme="minorHAnsi"/>
                <w:szCs w:val="22"/>
                <w:lang w:eastAsia="en-US"/>
              </w:rPr>
              <w:t xml:space="preserve">von: </w:t>
            </w:r>
            <w:sdt>
              <w:sdtPr>
                <w:rPr>
                  <w:rFonts w:asciiTheme="minorHAnsi" w:hAnsiTheme="minorHAnsi" w:cstheme="minorHAnsi"/>
                  <w:b/>
                  <w:bCs/>
                  <w:szCs w:val="22"/>
                </w:rPr>
                <w:id w:val="-1619597855"/>
                <w:placeholder>
                  <w:docPart w:val="138A9767F5EA4B61B5C2C49F22EAF14B"/>
                </w:placeholder>
                <w:showingPlcHdr/>
              </w:sdtPr>
              <w:sdtEndPr/>
              <w:sdtContent>
                <w:r w:rsidRPr="00706F02">
                  <w:rPr>
                    <w:rStyle w:val="Platzhaltertext"/>
                    <w:rFonts w:eastAsiaTheme="minorHAnsi"/>
                  </w:rPr>
                  <w:t>TT.MM.JJJJ</w:t>
                </w:r>
              </w:sdtContent>
            </w:sdt>
          </w:p>
        </w:tc>
        <w:tc>
          <w:tcPr>
            <w:tcW w:w="2701" w:type="dxa"/>
          </w:tcPr>
          <w:p w14:paraId="132A11E8" w14:textId="77777777" w:rsidR="00DD4475" w:rsidRPr="00706F02" w:rsidRDefault="00DD4475">
            <w:pPr>
              <w:rPr>
                <w:rFonts w:asciiTheme="minorHAnsi" w:eastAsia="Calibri" w:hAnsiTheme="minorHAnsi" w:cstheme="minorHAnsi"/>
                <w:b/>
                <w:szCs w:val="22"/>
                <w:u w:val="single"/>
                <w:lang w:eastAsia="en-US"/>
              </w:rPr>
            </w:pPr>
            <w:r w:rsidRPr="00706F02">
              <w:rPr>
                <w:rFonts w:asciiTheme="minorHAnsi" w:hAnsiTheme="minorHAnsi" w:cstheme="minorHAnsi"/>
                <w:szCs w:val="22"/>
                <w:lang w:eastAsia="en-US"/>
              </w:rPr>
              <w:t xml:space="preserve">bis: </w:t>
            </w:r>
            <w:sdt>
              <w:sdtPr>
                <w:rPr>
                  <w:rFonts w:asciiTheme="minorHAnsi" w:hAnsiTheme="minorHAnsi" w:cstheme="minorHAnsi"/>
                  <w:b/>
                  <w:bCs/>
                  <w:szCs w:val="22"/>
                </w:rPr>
                <w:id w:val="1611554514"/>
                <w:placeholder>
                  <w:docPart w:val="D4781580D3E6438B997AE99BC5A87DDB"/>
                </w:placeholder>
                <w:showingPlcHdr/>
              </w:sdtPr>
              <w:sdtEndPr/>
              <w:sdtContent>
                <w:r w:rsidRPr="00706F02">
                  <w:rPr>
                    <w:rStyle w:val="Platzhaltertext"/>
                    <w:rFonts w:eastAsiaTheme="minorHAnsi"/>
                  </w:rPr>
                  <w:t>TT.MM.JJJJ</w:t>
                </w:r>
              </w:sdtContent>
            </w:sdt>
          </w:p>
        </w:tc>
      </w:tr>
      <w:tr w:rsidR="00DD4475" w:rsidRPr="00706F02" w14:paraId="088272A4" w14:textId="77777777" w:rsidTr="345F9D08">
        <w:trPr>
          <w:trHeight w:val="300"/>
        </w:trPr>
        <w:tc>
          <w:tcPr>
            <w:tcW w:w="3681" w:type="dxa"/>
          </w:tcPr>
          <w:p w14:paraId="5449CE3F" w14:textId="77777777" w:rsidR="00DD4475" w:rsidRPr="00B03627" w:rsidRDefault="00DD4475">
            <w:pPr>
              <w:rPr>
                <w:rFonts w:asciiTheme="minorHAnsi" w:eastAsia="Calibri" w:hAnsiTheme="minorHAnsi" w:cstheme="minorHAnsi"/>
                <w:szCs w:val="22"/>
                <w:lang w:eastAsia="en-US"/>
              </w:rPr>
            </w:pPr>
            <w:r w:rsidRPr="00B03627">
              <w:rPr>
                <w:rFonts w:asciiTheme="minorHAnsi" w:eastAsia="Calibri" w:hAnsiTheme="minorHAnsi" w:cstheme="minorHAnsi"/>
                <w:szCs w:val="22"/>
                <w:lang w:eastAsia="en-US"/>
              </w:rPr>
              <w:t>Aussagekräftige Beschreibung der erbrachten Leistungen (möglichst max. 500 Wörter, differenziert nach Eigenanteil und Leistungen Dritter):</w:t>
            </w:r>
          </w:p>
          <w:p w14:paraId="2E7A27C5" w14:textId="77777777" w:rsidR="00DD4475" w:rsidRPr="00B03627" w:rsidRDefault="00DD4475">
            <w:pPr>
              <w:rPr>
                <w:rFonts w:asciiTheme="minorHAnsi" w:eastAsia="Calibri" w:hAnsiTheme="minorHAnsi" w:cstheme="minorHAnsi"/>
                <w:szCs w:val="22"/>
                <w:lang w:eastAsia="en-US"/>
              </w:rPr>
            </w:pPr>
          </w:p>
        </w:tc>
        <w:tc>
          <w:tcPr>
            <w:tcW w:w="5816" w:type="dxa"/>
            <w:gridSpan w:val="2"/>
          </w:tcPr>
          <w:p w14:paraId="1F548516" w14:textId="77777777" w:rsidR="00DD4475" w:rsidRPr="00706F02" w:rsidRDefault="00F5790A">
            <w:pPr>
              <w:jc w:val="both"/>
              <w:rPr>
                <w:rFonts w:asciiTheme="minorHAnsi" w:hAnsiTheme="minorHAnsi" w:cstheme="minorHAnsi"/>
                <w:szCs w:val="22"/>
              </w:rPr>
            </w:pPr>
            <w:sdt>
              <w:sdtPr>
                <w:rPr>
                  <w:rFonts w:asciiTheme="minorHAnsi" w:hAnsiTheme="minorHAnsi" w:cstheme="minorHAnsi"/>
                  <w:b/>
                  <w:bCs/>
                  <w:szCs w:val="22"/>
                </w:rPr>
                <w:id w:val="728953247"/>
                <w:placeholder>
                  <w:docPart w:val="91C3937EA050469786BA9B7737020E53"/>
                </w:placeholder>
                <w:showingPlcHdr/>
              </w:sdtPr>
              <w:sdtEndPr/>
              <w:sdtContent>
                <w:r w:rsidR="00DD4475" w:rsidRPr="00706F02">
                  <w:rPr>
                    <w:rStyle w:val="Platzhaltertext"/>
                    <w:rFonts w:eastAsiaTheme="minorHAnsi"/>
                    <w:sz w:val="22"/>
                    <w:szCs w:val="22"/>
                  </w:rPr>
                  <w:t>Aussagekräftige Beschreibung der erbrachten Leistungen</w:t>
                </w:r>
              </w:sdtContent>
            </w:sdt>
          </w:p>
        </w:tc>
      </w:tr>
      <w:tr w:rsidR="00DD4475" w:rsidRPr="00706F02" w14:paraId="5A97E8ED" w14:textId="77777777" w:rsidTr="345F9D08">
        <w:trPr>
          <w:trHeight w:val="300"/>
        </w:trPr>
        <w:tc>
          <w:tcPr>
            <w:tcW w:w="3681" w:type="dxa"/>
          </w:tcPr>
          <w:p w14:paraId="0F74A24C" w14:textId="77777777" w:rsidR="00DD4475" w:rsidRPr="00B03627" w:rsidRDefault="00DD4475">
            <w:pPr>
              <w:rPr>
                <w:rFonts w:asciiTheme="minorHAnsi" w:hAnsiTheme="minorHAnsi" w:cstheme="minorHAnsi"/>
                <w:szCs w:val="22"/>
                <w:lang w:eastAsia="en-US"/>
              </w:rPr>
            </w:pPr>
            <w:r w:rsidRPr="00B03627">
              <w:rPr>
                <w:rFonts w:asciiTheme="minorHAnsi" w:hAnsiTheme="minorHAnsi" w:cstheme="minorHAnsi"/>
                <w:szCs w:val="22"/>
                <w:lang w:eastAsia="en-US"/>
              </w:rPr>
              <w:t>Auftraggeber mit Namen und Anschrift:</w:t>
            </w:r>
          </w:p>
          <w:p w14:paraId="0882F13D" w14:textId="77777777" w:rsidR="00DD4475" w:rsidRPr="00B03627" w:rsidRDefault="00DD4475">
            <w:pPr>
              <w:rPr>
                <w:rFonts w:asciiTheme="minorHAnsi" w:eastAsia="Calibri" w:hAnsiTheme="minorHAnsi" w:cstheme="minorHAnsi"/>
                <w:szCs w:val="22"/>
                <w:lang w:eastAsia="en-US"/>
              </w:rPr>
            </w:pPr>
          </w:p>
        </w:tc>
        <w:tc>
          <w:tcPr>
            <w:tcW w:w="5816" w:type="dxa"/>
            <w:gridSpan w:val="2"/>
          </w:tcPr>
          <w:p w14:paraId="226D6A68" w14:textId="77777777" w:rsidR="00DD4475" w:rsidRDefault="00F5790A">
            <w:pPr>
              <w:jc w:val="both"/>
              <w:rPr>
                <w:rFonts w:asciiTheme="minorHAnsi" w:hAnsiTheme="minorHAnsi" w:cstheme="minorHAnsi"/>
                <w:b/>
                <w:bCs/>
                <w:szCs w:val="22"/>
              </w:rPr>
            </w:pPr>
            <w:sdt>
              <w:sdtPr>
                <w:rPr>
                  <w:rFonts w:asciiTheme="minorHAnsi" w:hAnsiTheme="minorHAnsi" w:cstheme="minorHAnsi"/>
                  <w:b/>
                  <w:bCs/>
                  <w:szCs w:val="22"/>
                </w:rPr>
                <w:id w:val="-574663130"/>
                <w:placeholder>
                  <w:docPart w:val="806CC8C6754345BDB167B72C4895831B"/>
                </w:placeholder>
                <w:showingPlcHdr/>
              </w:sdtPr>
              <w:sdtEndPr/>
              <w:sdtContent>
                <w:r w:rsidR="00DD4475" w:rsidRPr="00706F02">
                  <w:rPr>
                    <w:rStyle w:val="Platzhaltertext"/>
                    <w:rFonts w:eastAsiaTheme="minorHAnsi"/>
                    <w:sz w:val="22"/>
                    <w:szCs w:val="22"/>
                  </w:rPr>
                  <w:t>Auftraggeber mit Namen und Anschrift</w:t>
                </w:r>
              </w:sdtContent>
            </w:sdt>
          </w:p>
        </w:tc>
      </w:tr>
      <w:tr w:rsidR="00DD4475" w:rsidRPr="00706F02" w14:paraId="2315F3B4" w14:textId="77777777" w:rsidTr="345F9D08">
        <w:trPr>
          <w:trHeight w:val="300"/>
        </w:trPr>
        <w:tc>
          <w:tcPr>
            <w:tcW w:w="3681" w:type="dxa"/>
          </w:tcPr>
          <w:p w14:paraId="10CFC170" w14:textId="77777777" w:rsidR="00DD4475" w:rsidRPr="00706F02" w:rsidRDefault="00DD4475">
            <w:pPr>
              <w:rPr>
                <w:rFonts w:asciiTheme="minorHAnsi" w:hAnsiTheme="minorHAnsi" w:cstheme="minorHAnsi"/>
                <w:szCs w:val="22"/>
                <w:lang w:eastAsia="en-US"/>
              </w:rPr>
            </w:pPr>
            <w:r w:rsidRPr="00706F02">
              <w:rPr>
                <w:rFonts w:asciiTheme="minorHAnsi" w:hAnsiTheme="minorHAnsi" w:cstheme="minorHAnsi"/>
                <w:szCs w:val="22"/>
                <w:lang w:eastAsia="en-US"/>
              </w:rPr>
              <w:t>Optional: Ansprechpartner (E-Mail, Telefon):</w:t>
            </w:r>
          </w:p>
          <w:p w14:paraId="0D3CAA66" w14:textId="77777777" w:rsidR="00DD4475" w:rsidRPr="00B03627" w:rsidRDefault="00DD4475">
            <w:pPr>
              <w:rPr>
                <w:rFonts w:asciiTheme="minorHAnsi" w:eastAsia="Calibri" w:hAnsiTheme="minorHAnsi" w:cstheme="minorHAnsi"/>
                <w:szCs w:val="22"/>
                <w:lang w:eastAsia="en-US"/>
              </w:rPr>
            </w:pPr>
          </w:p>
        </w:tc>
        <w:tc>
          <w:tcPr>
            <w:tcW w:w="5816" w:type="dxa"/>
            <w:gridSpan w:val="2"/>
          </w:tcPr>
          <w:p w14:paraId="6B61D42F" w14:textId="77777777" w:rsidR="00DD4475" w:rsidRDefault="00F5790A">
            <w:pPr>
              <w:jc w:val="both"/>
              <w:rPr>
                <w:rFonts w:asciiTheme="minorHAnsi" w:hAnsiTheme="minorHAnsi" w:cstheme="minorHAnsi"/>
                <w:b/>
                <w:bCs/>
                <w:szCs w:val="22"/>
              </w:rPr>
            </w:pPr>
            <w:sdt>
              <w:sdtPr>
                <w:rPr>
                  <w:rFonts w:asciiTheme="minorHAnsi" w:hAnsiTheme="minorHAnsi" w:cstheme="minorHAnsi"/>
                  <w:b/>
                  <w:bCs/>
                  <w:szCs w:val="22"/>
                </w:rPr>
                <w:id w:val="1319225071"/>
                <w:placeholder>
                  <w:docPart w:val="176B02E8B374479BA337BEFD52D8FBF7"/>
                </w:placeholder>
                <w:showingPlcHdr/>
              </w:sdtPr>
              <w:sdtEndPr/>
              <w:sdtContent>
                <w:r w:rsidR="00DD4475" w:rsidRPr="00706F02">
                  <w:rPr>
                    <w:rStyle w:val="Platzhaltertext"/>
                    <w:rFonts w:eastAsiaTheme="minorHAnsi"/>
                    <w:sz w:val="22"/>
                    <w:szCs w:val="22"/>
                  </w:rPr>
                  <w:t>Optional: Ansprechpartner (E-Mail, Telefon)</w:t>
                </w:r>
              </w:sdtContent>
            </w:sdt>
          </w:p>
        </w:tc>
      </w:tr>
      <w:tr w:rsidR="00DD4475" w:rsidRPr="00706F02" w14:paraId="6F319EB9" w14:textId="77777777" w:rsidTr="345F9D08">
        <w:trPr>
          <w:trHeight w:val="300"/>
        </w:trPr>
        <w:tc>
          <w:tcPr>
            <w:tcW w:w="9497" w:type="dxa"/>
            <w:gridSpan w:val="3"/>
          </w:tcPr>
          <w:p w14:paraId="1C331822" w14:textId="77777777" w:rsidR="00DD4475" w:rsidRPr="00E5686F" w:rsidRDefault="00DD4475">
            <w:pPr>
              <w:jc w:val="both"/>
              <w:rPr>
                <w:rFonts w:asciiTheme="minorHAnsi" w:hAnsiTheme="minorHAnsi" w:cstheme="minorHAnsi"/>
                <w:b/>
                <w:bCs/>
                <w:szCs w:val="22"/>
              </w:rPr>
            </w:pPr>
            <w:r w:rsidRPr="00C06794">
              <w:rPr>
                <w:rFonts w:asciiTheme="minorHAnsi" w:eastAsia="Calibri" w:hAnsiTheme="minorHAnsi" w:cstheme="minorHAnsi"/>
                <w:b/>
                <w:bCs/>
                <w:szCs w:val="22"/>
                <w:lang w:eastAsia="en-US"/>
              </w:rPr>
              <w:t>Bepunktete Kriterien für die differenzierende Wertung</w:t>
            </w:r>
            <w:r>
              <w:rPr>
                <w:rFonts w:asciiTheme="minorHAnsi" w:eastAsia="Calibri" w:hAnsiTheme="minorHAnsi" w:cstheme="minorHAnsi"/>
                <w:b/>
                <w:bCs/>
                <w:szCs w:val="22"/>
                <w:lang w:eastAsia="en-US"/>
              </w:rPr>
              <w:t>:</w:t>
            </w:r>
          </w:p>
        </w:tc>
      </w:tr>
      <w:tr w:rsidR="00DD4475" w:rsidRPr="00706F02" w14:paraId="55F31126" w14:textId="77777777" w:rsidTr="345F9D08">
        <w:trPr>
          <w:trHeight w:val="300"/>
        </w:trPr>
        <w:tc>
          <w:tcPr>
            <w:tcW w:w="9497" w:type="dxa"/>
            <w:gridSpan w:val="3"/>
          </w:tcPr>
          <w:p w14:paraId="5DA31F42" w14:textId="663A8527" w:rsidR="00DD4475" w:rsidRPr="00E5686F" w:rsidRDefault="149F0948" w:rsidP="6385A171">
            <w:pPr>
              <w:rPr>
                <w:rFonts w:asciiTheme="minorHAnsi" w:hAnsiTheme="minorHAnsi" w:cstheme="minorBidi"/>
              </w:rPr>
            </w:pPr>
            <w:r w:rsidRPr="6385A171">
              <w:rPr>
                <w:rFonts w:asciiTheme="minorHAnsi" w:hAnsiTheme="minorHAnsi" w:cstheme="minorBidi"/>
              </w:rPr>
              <w:t xml:space="preserve">Das </w:t>
            </w:r>
            <w:r w:rsidR="34D7E6C0" w:rsidRPr="6385A171">
              <w:rPr>
                <w:rFonts w:asciiTheme="minorHAnsi" w:hAnsiTheme="minorHAnsi" w:cstheme="minorBidi"/>
              </w:rPr>
              <w:t>Referenzprojekt</w:t>
            </w:r>
            <w:r w:rsidRPr="6385A171">
              <w:rPr>
                <w:rFonts w:asciiTheme="minorHAnsi" w:hAnsiTheme="minorHAnsi" w:cstheme="minorBidi"/>
              </w:rPr>
              <w:t>:</w:t>
            </w:r>
          </w:p>
        </w:tc>
      </w:tr>
      <w:tr w:rsidR="00830B4B" w:rsidRPr="00830B4B" w14:paraId="23CED3E3" w14:textId="77777777" w:rsidTr="345F9D08">
        <w:trPr>
          <w:trHeight w:val="300"/>
        </w:trPr>
        <w:tc>
          <w:tcPr>
            <w:tcW w:w="9497" w:type="dxa"/>
            <w:gridSpan w:val="3"/>
          </w:tcPr>
          <w:p w14:paraId="68E5C767" w14:textId="2817B54A" w:rsidR="00DD4475" w:rsidRPr="00830B4B" w:rsidRDefault="00F5790A" w:rsidP="6385A171">
            <w:pPr>
              <w:rPr>
                <w:rFonts w:asciiTheme="minorHAnsi" w:hAnsiTheme="minorHAnsi" w:cstheme="minorBidi"/>
              </w:rPr>
            </w:pPr>
            <w:sdt>
              <w:sdtPr>
                <w:rPr>
                  <w:rFonts w:asciiTheme="minorHAnsi" w:hAnsiTheme="minorHAnsi" w:cstheme="minorBidi"/>
                </w:rPr>
                <w:id w:val="804818511"/>
                <w14:checkbox>
                  <w14:checked w14:val="0"/>
                  <w14:checkedState w14:val="2612" w14:font="MS Gothic"/>
                  <w14:uncheckedState w14:val="2610" w14:font="MS Gothic"/>
                </w14:checkbox>
              </w:sdtPr>
              <w:sdtEndPr/>
              <w:sdtContent>
                <w:r w:rsidR="4FE87A87" w:rsidRPr="2A32021A">
                  <w:rPr>
                    <w:rFonts w:ascii="MS Gothic" w:eastAsia="MS Gothic" w:hAnsi="MS Gothic" w:cstheme="minorBidi"/>
                  </w:rPr>
                  <w:t>☐</w:t>
                </w:r>
              </w:sdtContent>
            </w:sdt>
            <w:r w:rsidR="13843828" w:rsidRPr="2A32021A">
              <w:rPr>
                <w:rFonts w:asciiTheme="minorHAnsi" w:hAnsiTheme="minorHAnsi" w:cstheme="minorBidi"/>
              </w:rPr>
              <w:t xml:space="preserve">  </w:t>
            </w:r>
            <w:r w:rsidR="65FC7BBD" w:rsidRPr="2A32021A">
              <w:rPr>
                <w:rFonts w:asciiTheme="minorHAnsi" w:hAnsiTheme="minorHAnsi" w:cstheme="minorBidi"/>
              </w:rPr>
              <w:t xml:space="preserve">umfasste die Durchführung von Security-Tests/Penetrationstests für ein System mit mindestens </w:t>
            </w:r>
            <w:r w:rsidR="2765BCD1" w:rsidRPr="2A32021A">
              <w:rPr>
                <w:rFonts w:asciiTheme="minorHAnsi" w:hAnsiTheme="minorHAnsi" w:cstheme="minorBidi"/>
              </w:rPr>
              <w:t>10</w:t>
            </w:r>
            <w:r w:rsidR="65FC7BBD" w:rsidRPr="2A32021A">
              <w:rPr>
                <w:rFonts w:asciiTheme="minorHAnsi" w:hAnsiTheme="minorHAnsi" w:cstheme="minorBidi"/>
              </w:rPr>
              <w:t>0.000 aktiven Nutzenden</w:t>
            </w:r>
            <w:r w:rsidR="0B4F3CFC" w:rsidRPr="2A32021A">
              <w:rPr>
                <w:rFonts w:asciiTheme="minorHAnsi" w:hAnsiTheme="minorHAnsi" w:cstheme="minorBidi"/>
              </w:rPr>
              <w:t>.</w:t>
            </w:r>
            <w:r w:rsidR="13843828" w:rsidRPr="2A32021A">
              <w:rPr>
                <w:rFonts w:asciiTheme="minorHAnsi" w:hAnsiTheme="minorHAnsi" w:cstheme="minorBidi"/>
              </w:rPr>
              <w:t xml:space="preserve"> </w:t>
            </w:r>
          </w:p>
          <w:p w14:paraId="46C3744B" w14:textId="77777777" w:rsidR="005347BB" w:rsidRPr="00830B4B" w:rsidRDefault="005347BB" w:rsidP="062E5B7A">
            <w:pPr>
              <w:rPr>
                <w:rFonts w:asciiTheme="minorHAnsi" w:eastAsia="Calibri" w:hAnsiTheme="minorHAnsi" w:cstheme="minorBidi"/>
                <w:lang w:eastAsia="en-US"/>
              </w:rPr>
            </w:pPr>
          </w:p>
          <w:p w14:paraId="792119AF" w14:textId="77777777" w:rsidR="00DD4475" w:rsidRPr="00830B4B" w:rsidRDefault="00DD4475">
            <w:pPr>
              <w:jc w:val="both"/>
              <w:rPr>
                <w:rFonts w:asciiTheme="minorHAnsi" w:hAnsiTheme="minorHAnsi" w:cstheme="minorBidi"/>
                <w:bCs/>
              </w:rPr>
            </w:pPr>
            <w:r w:rsidRPr="00830B4B">
              <w:rPr>
                <w:rFonts w:asciiTheme="minorHAnsi" w:hAnsiTheme="minorHAnsi" w:cstheme="minorBidi"/>
                <w:bCs/>
              </w:rPr>
              <w:t xml:space="preserve">Genaue Zahlen: </w:t>
            </w:r>
          </w:p>
          <w:p w14:paraId="521FAA23" w14:textId="77777777" w:rsidR="00D9660E" w:rsidRPr="00830B4B" w:rsidRDefault="00D9660E">
            <w:pPr>
              <w:jc w:val="both"/>
              <w:rPr>
                <w:rFonts w:asciiTheme="minorHAnsi" w:hAnsiTheme="minorHAnsi" w:cstheme="minorHAnsi"/>
                <w:bCs/>
                <w:szCs w:val="22"/>
              </w:rPr>
            </w:pPr>
          </w:p>
        </w:tc>
      </w:tr>
      <w:tr w:rsidR="00830B4B" w:rsidRPr="00830B4B" w14:paraId="2A102C19" w14:textId="77777777" w:rsidTr="345F9D08">
        <w:trPr>
          <w:trHeight w:val="300"/>
        </w:trPr>
        <w:tc>
          <w:tcPr>
            <w:tcW w:w="9497" w:type="dxa"/>
            <w:gridSpan w:val="3"/>
          </w:tcPr>
          <w:p w14:paraId="50A376C4" w14:textId="2A877ECE" w:rsidR="00DD4475" w:rsidRPr="00830B4B" w:rsidRDefault="00F5790A">
            <w:pPr>
              <w:rPr>
                <w:rFonts w:asciiTheme="minorHAnsi" w:eastAsia="Calibri" w:hAnsiTheme="minorHAnsi" w:cstheme="minorHAnsi"/>
                <w:szCs w:val="22"/>
                <w:lang w:eastAsia="en-US"/>
              </w:rPr>
            </w:pPr>
            <w:sdt>
              <w:sdtPr>
                <w:rPr>
                  <w:rFonts w:asciiTheme="minorHAnsi" w:hAnsiTheme="minorHAnsi" w:cstheme="minorBidi"/>
                </w:rPr>
                <w:id w:val="-864295456"/>
                <w14:checkbox>
                  <w14:checked w14:val="0"/>
                  <w14:checkedState w14:val="2612" w14:font="MS Gothic"/>
                  <w14:uncheckedState w14:val="2610" w14:font="MS Gothic"/>
                </w14:checkbox>
              </w:sdtPr>
              <w:sdtEndPr/>
              <w:sdtContent>
                <w:r w:rsidR="00DD4475" w:rsidRPr="00830B4B">
                  <w:rPr>
                    <w:rFonts w:ascii="MS Gothic" w:eastAsia="MS Gothic" w:hAnsi="MS Gothic" w:cstheme="minorBidi"/>
                  </w:rPr>
                  <w:t>☐</w:t>
                </w:r>
              </w:sdtContent>
            </w:sdt>
            <w:r w:rsidR="00DD4475" w:rsidRPr="00830B4B">
              <w:rPr>
                <w:rFonts w:asciiTheme="minorHAnsi" w:hAnsiTheme="minorHAnsi" w:cstheme="minorBidi"/>
              </w:rPr>
              <w:t xml:space="preserve">  e</w:t>
            </w:r>
            <w:r w:rsidR="00DD4475" w:rsidRPr="00830B4B">
              <w:rPr>
                <w:rFonts w:asciiTheme="minorHAnsi" w:hAnsiTheme="minorHAnsi" w:cstheme="minorHAnsi"/>
                <w:bCs/>
                <w:szCs w:val="22"/>
              </w:rPr>
              <w:t>rfüllt Informationssicherheitsstandards nach ISO 27001</w:t>
            </w:r>
          </w:p>
        </w:tc>
      </w:tr>
      <w:tr w:rsidR="6385A171" w14:paraId="7DFA0F5D" w14:textId="77777777" w:rsidTr="345F9D08">
        <w:trPr>
          <w:trHeight w:val="300"/>
        </w:trPr>
        <w:tc>
          <w:tcPr>
            <w:tcW w:w="9497" w:type="dxa"/>
            <w:gridSpan w:val="3"/>
          </w:tcPr>
          <w:p w14:paraId="7492E8F6" w14:textId="2D3A7F6B" w:rsidR="00A4AE4D" w:rsidRDefault="00F5790A">
            <w:sdt>
              <w:sdtPr>
                <w:rPr>
                  <w:rFonts w:asciiTheme="minorHAnsi" w:hAnsiTheme="minorHAnsi" w:cstheme="minorBidi"/>
                </w:rPr>
                <w:id w:val="1121022317"/>
                <w14:checkbox>
                  <w14:checked w14:val="0"/>
                  <w14:checkedState w14:val="2612" w14:font="MS Gothic"/>
                  <w14:uncheckedState w14:val="2610" w14:font="MS Gothic"/>
                </w14:checkbox>
              </w:sdtPr>
              <w:sdtEndPr/>
              <w:sdtContent>
                <w:r w:rsidR="00A4AE4D" w:rsidRPr="6385A171">
                  <w:rPr>
                    <w:rFonts w:ascii="MS Gothic" w:eastAsia="MS Gothic" w:hAnsi="MS Gothic" w:cstheme="minorBidi"/>
                  </w:rPr>
                  <w:t>☐</w:t>
                </w:r>
              </w:sdtContent>
            </w:sdt>
            <w:r w:rsidR="00A4AE4D" w:rsidRPr="6385A171">
              <w:rPr>
                <w:rFonts w:asciiTheme="minorHAnsi" w:hAnsiTheme="minorHAnsi" w:cstheme="minorBidi"/>
              </w:rPr>
              <w:t xml:space="preserve">  wurde von einem nach CREST oder vergleichbar akkreditiertes Penetrationstest-Unternehmen getestet.</w:t>
            </w:r>
          </w:p>
        </w:tc>
      </w:tr>
      <w:tr w:rsidR="00830B4B" w:rsidRPr="00830B4B" w14:paraId="5B534FCA" w14:textId="77777777" w:rsidTr="345F9D08">
        <w:trPr>
          <w:trHeight w:val="300"/>
        </w:trPr>
        <w:tc>
          <w:tcPr>
            <w:tcW w:w="9497" w:type="dxa"/>
            <w:gridSpan w:val="3"/>
          </w:tcPr>
          <w:p w14:paraId="30F8FECA" w14:textId="0D138AD1" w:rsidR="00DD4475" w:rsidRPr="00830B4B" w:rsidRDefault="00F5790A" w:rsidP="6385A171">
            <w:pPr>
              <w:rPr>
                <w:rFonts w:ascii="MS Gothic" w:eastAsia="MS Gothic" w:hAnsi="MS Gothic" w:cstheme="minorBidi"/>
              </w:rPr>
            </w:pPr>
            <w:sdt>
              <w:sdtPr>
                <w:rPr>
                  <w:rFonts w:asciiTheme="minorHAnsi" w:hAnsiTheme="minorHAnsi" w:cstheme="minorBidi"/>
                </w:rPr>
                <w:id w:val="637621435"/>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644E8B07" w:rsidRPr="6385A171">
              <w:rPr>
                <w:rFonts w:asciiTheme="minorHAnsi" w:hAnsiTheme="minorHAnsi" w:cstheme="minorBidi"/>
              </w:rPr>
              <w:t xml:space="preserve">wurde </w:t>
            </w:r>
            <w:r w:rsidR="41B30133" w:rsidRPr="6385A171">
              <w:rPr>
                <w:rFonts w:asciiTheme="minorHAnsi" w:hAnsiTheme="minorHAnsi" w:cstheme="minorBidi"/>
              </w:rPr>
              <w:t xml:space="preserve">unter Einsatz anerkannter Testmethoden und -standards (OWASP Testing Guide, OWASP Top 10, OWASP API Security Top 10) </w:t>
            </w:r>
            <w:r w:rsidR="29C6339D" w:rsidRPr="6385A171">
              <w:rPr>
                <w:rFonts w:asciiTheme="minorHAnsi" w:hAnsiTheme="minorHAnsi" w:cstheme="minorBidi"/>
              </w:rPr>
              <w:t>getestet</w:t>
            </w:r>
            <w:r w:rsidR="2016ACA5" w:rsidRPr="6385A171">
              <w:rPr>
                <w:rFonts w:asciiTheme="minorHAnsi" w:hAnsiTheme="minorHAnsi" w:cstheme="minorBidi"/>
              </w:rPr>
              <w:t>.</w:t>
            </w:r>
            <w:r w:rsidR="4CEED3C2" w:rsidRPr="6385A171">
              <w:rPr>
                <w:rFonts w:asciiTheme="minorHAnsi" w:hAnsiTheme="minorHAnsi" w:cstheme="minorBidi"/>
              </w:rPr>
              <w:t xml:space="preserve"> </w:t>
            </w:r>
          </w:p>
        </w:tc>
      </w:tr>
      <w:tr w:rsidR="00830B4B" w:rsidRPr="00830B4B" w14:paraId="309C23B9" w14:textId="77777777" w:rsidTr="345F9D08">
        <w:trPr>
          <w:trHeight w:val="300"/>
        </w:trPr>
        <w:tc>
          <w:tcPr>
            <w:tcW w:w="9497" w:type="dxa"/>
            <w:gridSpan w:val="3"/>
          </w:tcPr>
          <w:p w14:paraId="0BE6CEE7" w14:textId="34A1413C" w:rsidR="00DD4475" w:rsidRPr="00830B4B" w:rsidRDefault="00F5790A" w:rsidP="6385A171">
            <w:pPr>
              <w:rPr>
                <w:rFonts w:asciiTheme="minorHAnsi" w:hAnsiTheme="minorHAnsi" w:cstheme="minorBidi"/>
              </w:rPr>
            </w:pPr>
            <w:sdt>
              <w:sdtPr>
                <w:rPr>
                  <w:rFonts w:asciiTheme="minorHAnsi" w:hAnsiTheme="minorHAnsi" w:cstheme="minorBidi"/>
                </w:rPr>
                <w:id w:val="-848334294"/>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36699F4C" w:rsidRPr="6385A171">
              <w:rPr>
                <w:rFonts w:asciiTheme="minorHAnsi" w:hAnsiTheme="minorHAnsi" w:cstheme="minorBidi"/>
              </w:rPr>
              <w:t>wurde unter Einsatz moderner Testinfrastruktur (z. B. automatisierte Scanning-Pipelines, CI/CD-integrierte Sicherheitsprüfungen) erbracht</w:t>
            </w:r>
            <w:r w:rsidR="64434370" w:rsidRPr="6385A171">
              <w:rPr>
                <w:rFonts w:asciiTheme="minorHAnsi" w:hAnsiTheme="minorHAnsi" w:cstheme="minorBidi"/>
              </w:rPr>
              <w:t>.</w:t>
            </w:r>
            <w:r w:rsidR="5FF6427D" w:rsidRPr="6385A171">
              <w:rPr>
                <w:rFonts w:asciiTheme="minorHAnsi" w:hAnsiTheme="minorHAnsi" w:cstheme="minorBidi"/>
              </w:rPr>
              <w:t xml:space="preserve"> </w:t>
            </w:r>
          </w:p>
        </w:tc>
      </w:tr>
      <w:tr w:rsidR="00830B4B" w:rsidRPr="00830B4B" w14:paraId="5AA48EA3" w14:textId="77777777" w:rsidTr="345F9D08">
        <w:trPr>
          <w:trHeight w:val="300"/>
        </w:trPr>
        <w:tc>
          <w:tcPr>
            <w:tcW w:w="9497" w:type="dxa"/>
            <w:gridSpan w:val="3"/>
          </w:tcPr>
          <w:p w14:paraId="0B65C789" w14:textId="3D9FE7BB" w:rsidR="00DD4475" w:rsidRPr="00830B4B" w:rsidRDefault="00F5790A" w:rsidP="6385A171">
            <w:pPr>
              <w:jc w:val="both"/>
              <w:rPr>
                <w:rFonts w:asciiTheme="minorHAnsi" w:hAnsiTheme="minorHAnsi" w:cstheme="minorBidi"/>
              </w:rPr>
            </w:pPr>
            <w:sdt>
              <w:sdtPr>
                <w:rPr>
                  <w:rFonts w:asciiTheme="minorHAnsi" w:hAnsiTheme="minorHAnsi" w:cstheme="minorBidi"/>
                </w:rPr>
                <w:id w:val="515347954"/>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440B820E" w:rsidRPr="6385A171">
              <w:rPr>
                <w:rFonts w:asciiTheme="minorHAnsi" w:hAnsiTheme="minorHAnsi" w:cstheme="minorBidi"/>
              </w:rPr>
              <w:t>umfasste die Prüfung offener und dokumentierter Schnittstellen (APIs) im Hinblick auf deren sichere Integration in bestehende Systemlandschaften (z. B. ERP-, Identity-, Cloud-Systeme)</w:t>
            </w:r>
            <w:r w:rsidR="50A13224" w:rsidRPr="6385A171">
              <w:rPr>
                <w:rFonts w:asciiTheme="minorHAnsi" w:hAnsiTheme="minorHAnsi" w:cstheme="minorBidi"/>
              </w:rPr>
              <w:t xml:space="preserve">. </w:t>
            </w:r>
          </w:p>
        </w:tc>
      </w:tr>
      <w:tr w:rsidR="00830B4B" w:rsidRPr="00830B4B" w14:paraId="2F95299E" w14:textId="77777777" w:rsidTr="345F9D08">
        <w:trPr>
          <w:trHeight w:val="300"/>
        </w:trPr>
        <w:tc>
          <w:tcPr>
            <w:tcW w:w="9497" w:type="dxa"/>
            <w:gridSpan w:val="3"/>
          </w:tcPr>
          <w:p w14:paraId="2B893B7D" w14:textId="662B16CF" w:rsidR="149F0948" w:rsidRDefault="00F5790A" w:rsidP="6385A171">
            <w:pPr>
              <w:jc w:val="both"/>
            </w:pPr>
            <w:sdt>
              <w:sdtPr>
                <w:rPr>
                  <w:rFonts w:asciiTheme="minorHAnsi" w:hAnsiTheme="minorHAnsi" w:cstheme="minorBidi"/>
                </w:rPr>
                <w:id w:val="-912935524"/>
                <w14:checkbox>
                  <w14:checked w14:val="0"/>
                  <w14:checkedState w14:val="2612" w14:font="MS Gothic"/>
                  <w14:uncheckedState w14:val="2610" w14:font="MS Gothic"/>
                </w14:checkbox>
              </w:sdtPr>
              <w:sdtEndPr/>
              <w:sdtContent>
                <w:r w:rsidR="149F0948" w:rsidRPr="6385A171">
                  <w:rPr>
                    <w:rFonts w:ascii="MS Gothic" w:eastAsia="MS Gothic" w:hAnsi="MS Gothic" w:cstheme="minorBidi"/>
                  </w:rPr>
                  <w:t>☐</w:t>
                </w:r>
              </w:sdtContent>
            </w:sdt>
            <w:r w:rsidR="149F0948" w:rsidRPr="6385A171">
              <w:rPr>
                <w:rFonts w:asciiTheme="minorHAnsi" w:hAnsiTheme="minorHAnsi" w:cstheme="minorBidi"/>
              </w:rPr>
              <w:t xml:space="preserve"> </w:t>
            </w:r>
            <w:r w:rsidR="45BDF009" w:rsidRPr="6385A171">
              <w:rPr>
                <w:rFonts w:asciiTheme="minorHAnsi" w:hAnsiTheme="minorHAnsi" w:cstheme="minorBidi"/>
              </w:rPr>
              <w:t>umfasste die parallele Prüfung mehrerer Komponenten, Schnittstellen oder Systembereiche innerhalb eines abgegrenzten Zeitraums durch ein Testteam</w:t>
            </w:r>
            <w:r w:rsidR="286EF3EC" w:rsidRPr="6385A171">
              <w:rPr>
                <w:rFonts w:asciiTheme="minorHAnsi" w:hAnsiTheme="minorHAnsi" w:cstheme="minorBidi"/>
              </w:rPr>
              <w:t>.</w:t>
            </w:r>
          </w:p>
          <w:p w14:paraId="08FA4C7C" w14:textId="77777777" w:rsidR="005347BB" w:rsidRPr="00830B4B" w:rsidRDefault="005347BB">
            <w:pPr>
              <w:jc w:val="both"/>
              <w:rPr>
                <w:rFonts w:asciiTheme="minorHAnsi" w:hAnsiTheme="minorHAnsi" w:cstheme="minorBidi"/>
              </w:rPr>
            </w:pPr>
          </w:p>
          <w:p w14:paraId="22BBF247" w14:textId="77777777" w:rsidR="00DD4475" w:rsidRPr="00830B4B" w:rsidRDefault="00DD4475">
            <w:pPr>
              <w:jc w:val="both"/>
              <w:rPr>
                <w:rFonts w:asciiTheme="minorHAnsi" w:hAnsiTheme="minorHAnsi" w:cstheme="minorBidi"/>
              </w:rPr>
            </w:pPr>
            <w:r w:rsidRPr="00830B4B">
              <w:rPr>
                <w:rFonts w:asciiTheme="minorHAnsi" w:hAnsiTheme="minorHAnsi" w:cstheme="minorBidi"/>
              </w:rPr>
              <w:t>Kurze Beschreibung:</w:t>
            </w:r>
          </w:p>
          <w:p w14:paraId="1AEDCB18" w14:textId="77777777" w:rsidR="005347BB" w:rsidRPr="00830B4B" w:rsidRDefault="005347BB">
            <w:pPr>
              <w:jc w:val="both"/>
              <w:rPr>
                <w:rFonts w:asciiTheme="minorHAnsi" w:hAnsiTheme="minorHAnsi" w:cstheme="minorBidi"/>
              </w:rPr>
            </w:pPr>
          </w:p>
        </w:tc>
      </w:tr>
      <w:tr w:rsidR="00830B4B" w:rsidRPr="00830B4B" w14:paraId="0212B5E7" w14:textId="77777777" w:rsidTr="345F9D08">
        <w:trPr>
          <w:trHeight w:val="300"/>
        </w:trPr>
        <w:tc>
          <w:tcPr>
            <w:tcW w:w="9497" w:type="dxa"/>
            <w:gridSpan w:val="3"/>
          </w:tcPr>
          <w:p w14:paraId="5E6EF00B" w14:textId="2E83E907" w:rsidR="00DD4475" w:rsidRPr="00830B4B" w:rsidRDefault="00F5790A" w:rsidP="062E5B7A">
            <w:pPr>
              <w:jc w:val="both"/>
            </w:pPr>
            <w:sdt>
              <w:sdtPr>
                <w:rPr>
                  <w:rFonts w:asciiTheme="minorHAnsi" w:hAnsiTheme="minorHAnsi" w:cstheme="minorBidi"/>
                </w:rPr>
                <w:id w:val="-1754885600"/>
                <w14:checkbox>
                  <w14:checked w14:val="0"/>
                  <w14:checkedState w14:val="2612" w14:font="MS Gothic"/>
                  <w14:uncheckedState w14:val="2610" w14:font="MS Gothic"/>
                </w14:checkbox>
              </w:sdtPr>
              <w:sdtEndPr/>
              <w:sdtContent>
                <w:r w:rsidR="188C70C6" w:rsidRPr="345F9D08">
                  <w:rPr>
                    <w:rFonts w:ascii="MS Gothic" w:eastAsia="MS Gothic" w:hAnsi="MS Gothic" w:cstheme="minorBidi"/>
                  </w:rPr>
                  <w:t>☐</w:t>
                </w:r>
              </w:sdtContent>
            </w:sdt>
            <w:r w:rsidR="09B58B89" w:rsidRPr="345F9D08">
              <w:rPr>
                <w:rFonts w:asciiTheme="minorHAnsi" w:hAnsiTheme="minorHAnsi" w:cstheme="minorBidi"/>
              </w:rPr>
              <w:t xml:space="preserve"> </w:t>
            </w:r>
            <w:r w:rsidR="73B557C0" w:rsidRPr="345F9D08">
              <w:rPr>
                <w:rFonts w:asciiTheme="minorHAnsi" w:hAnsiTheme="minorHAnsi" w:cstheme="minorBidi"/>
              </w:rPr>
              <w:t>u</w:t>
            </w:r>
            <w:r w:rsidR="4D912807" w:rsidRPr="345F9D08">
              <w:rPr>
                <w:rFonts w:asciiTheme="minorHAnsi" w:hAnsiTheme="minorHAnsi" w:cstheme="minorBidi"/>
              </w:rPr>
              <w:t>mfasste Security-Tests von KI-/LLM-basierten Komponenten und Agent</w:t>
            </w:r>
            <w:r w:rsidR="007F1F38" w:rsidRPr="345F9D08">
              <w:rPr>
                <w:rFonts w:asciiTheme="minorHAnsi" w:hAnsiTheme="minorHAnsi" w:cstheme="minorBidi"/>
              </w:rPr>
              <w:t>ic</w:t>
            </w:r>
            <w:r w:rsidR="4D912807" w:rsidRPr="345F9D08">
              <w:rPr>
                <w:rFonts w:asciiTheme="minorHAnsi" w:hAnsiTheme="minorHAnsi" w:cstheme="minorBidi"/>
              </w:rPr>
              <w:t xml:space="preserve"> Harnesses bzw. agentischen Systemen, insbesondere hinsichtlich Prompt Injection, unzulässiger Tool- oder Funktionsaufrufe, Berechtigungseskalation, Datenabfluss und Manipulation des Agentenverhaltens</w:t>
            </w:r>
          </w:p>
          <w:p w14:paraId="1CB23A42" w14:textId="4469EFF3" w:rsidR="00DD4475" w:rsidRPr="00830B4B" w:rsidRDefault="00DD4475" w:rsidP="6385A171">
            <w:pPr>
              <w:jc w:val="both"/>
              <w:rPr>
                <w:rFonts w:asciiTheme="minorHAnsi" w:hAnsiTheme="minorHAnsi" w:cstheme="minorBidi"/>
              </w:rPr>
            </w:pPr>
          </w:p>
          <w:p w14:paraId="731830BD" w14:textId="7E15E65B" w:rsidR="00DD4475" w:rsidRPr="00830B4B" w:rsidRDefault="15B670BE" w:rsidP="062E5B7A">
            <w:pPr>
              <w:jc w:val="both"/>
            </w:pPr>
            <w:r w:rsidRPr="6385A171">
              <w:rPr>
                <w:rFonts w:asciiTheme="minorHAnsi" w:hAnsiTheme="minorHAnsi" w:cstheme="minorBidi"/>
              </w:rPr>
              <w:t xml:space="preserve">Kurze Beschreibung: </w:t>
            </w:r>
          </w:p>
        </w:tc>
      </w:tr>
      <w:tr w:rsidR="6385A171" w14:paraId="3F6772A1" w14:textId="77777777" w:rsidTr="345F9D08">
        <w:trPr>
          <w:trHeight w:val="300"/>
        </w:trPr>
        <w:tc>
          <w:tcPr>
            <w:tcW w:w="9497" w:type="dxa"/>
            <w:gridSpan w:val="3"/>
          </w:tcPr>
          <w:p w14:paraId="3883BDDD" w14:textId="42BDE211" w:rsidR="36869A2D" w:rsidRDefault="00F5790A" w:rsidP="6385A171">
            <w:pPr>
              <w:jc w:val="both"/>
            </w:pPr>
            <w:sdt>
              <w:sdtPr>
                <w:rPr>
                  <w:rFonts w:asciiTheme="minorHAnsi" w:hAnsiTheme="minorHAnsi" w:cstheme="minorBidi"/>
                </w:rPr>
                <w:id w:val="2079348888"/>
                <w14:checkbox>
                  <w14:checked w14:val="0"/>
                  <w14:checkedState w14:val="2612" w14:font="MS Gothic"/>
                  <w14:uncheckedState w14:val="2610" w14:font="MS Gothic"/>
                </w14:checkbox>
              </w:sdtPr>
              <w:sdtEndPr/>
              <w:sdtContent>
                <w:r w:rsidR="36869A2D" w:rsidRPr="6385A171">
                  <w:rPr>
                    <w:rFonts w:ascii="MS Gothic" w:eastAsia="MS Gothic" w:hAnsi="MS Gothic" w:cstheme="minorBidi"/>
                  </w:rPr>
                  <w:t>☐</w:t>
                </w:r>
              </w:sdtContent>
            </w:sdt>
            <w:r w:rsidR="36869A2D" w:rsidRPr="6385A171">
              <w:rPr>
                <w:rFonts w:asciiTheme="minorHAnsi" w:hAnsiTheme="minorHAnsi" w:cstheme="minorBidi"/>
              </w:rPr>
              <w:t xml:space="preserve"> umfasste Security-Tests im öffentlichen/behördlichen oder schulischen Bildungskontext.</w:t>
            </w:r>
          </w:p>
          <w:p w14:paraId="3A7936A3" w14:textId="17DDA084" w:rsidR="6385A171" w:rsidRDefault="6385A171" w:rsidP="6385A171">
            <w:pPr>
              <w:jc w:val="both"/>
              <w:rPr>
                <w:rFonts w:asciiTheme="minorHAnsi" w:hAnsiTheme="minorHAnsi" w:cstheme="minorBidi"/>
              </w:rPr>
            </w:pPr>
          </w:p>
          <w:p w14:paraId="7BD9602D" w14:textId="5F047D6B" w:rsidR="36869A2D" w:rsidRDefault="36869A2D" w:rsidP="6385A171">
            <w:pPr>
              <w:jc w:val="both"/>
            </w:pPr>
            <w:r w:rsidRPr="6385A171">
              <w:rPr>
                <w:rFonts w:asciiTheme="minorHAnsi" w:hAnsiTheme="minorHAnsi" w:cstheme="minorBidi"/>
              </w:rPr>
              <w:t xml:space="preserve">Kurze Beschreibung: </w:t>
            </w:r>
          </w:p>
          <w:p w14:paraId="1849F811" w14:textId="236CABD9" w:rsidR="6385A171" w:rsidRDefault="6385A171" w:rsidP="6385A171">
            <w:pPr>
              <w:jc w:val="both"/>
              <w:rPr>
                <w:rFonts w:ascii="MS Gothic" w:eastAsia="MS Gothic" w:hAnsi="MS Gothic" w:cstheme="minorBidi"/>
              </w:rPr>
            </w:pPr>
          </w:p>
        </w:tc>
      </w:tr>
      <w:tr w:rsidR="00830B4B" w:rsidRPr="00830B4B" w14:paraId="22E969A0" w14:textId="77777777" w:rsidTr="345F9D08">
        <w:trPr>
          <w:trHeight w:val="300"/>
        </w:trPr>
        <w:tc>
          <w:tcPr>
            <w:tcW w:w="9497" w:type="dxa"/>
            <w:gridSpan w:val="3"/>
          </w:tcPr>
          <w:p w14:paraId="1BD807DA" w14:textId="48B8E891" w:rsidR="005347BB" w:rsidRPr="00830B4B" w:rsidRDefault="00F5790A">
            <w:pPr>
              <w:jc w:val="both"/>
            </w:pPr>
            <w:sdt>
              <w:sdtPr>
                <w:rPr>
                  <w:rFonts w:asciiTheme="minorHAnsi" w:hAnsiTheme="minorHAnsi" w:cstheme="minorBidi"/>
                </w:rPr>
                <w:id w:val="805444207"/>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423B4566" w:rsidRPr="6385A171">
              <w:rPr>
                <w:rFonts w:asciiTheme="minorHAnsi" w:hAnsiTheme="minorHAnsi" w:cstheme="minorBidi"/>
              </w:rPr>
              <w:t>umfasste die Prüfung einer Plattform mit Anbindung externer Anbietender/Drittsysteme</w:t>
            </w:r>
            <w:r w:rsidR="4B5B2432" w:rsidRPr="6385A171">
              <w:rPr>
                <w:rFonts w:asciiTheme="minorHAnsi" w:hAnsiTheme="minorHAnsi" w:cstheme="minorBidi"/>
              </w:rPr>
              <w:t xml:space="preserve">. </w:t>
            </w:r>
          </w:p>
          <w:p w14:paraId="3783EA2A" w14:textId="5EB68CAA" w:rsidR="005347BB" w:rsidRPr="00830B4B" w:rsidRDefault="005347BB" w:rsidP="6385A171">
            <w:pPr>
              <w:jc w:val="both"/>
              <w:rPr>
                <w:rFonts w:asciiTheme="minorHAnsi" w:hAnsiTheme="minorHAnsi" w:cstheme="minorBidi"/>
              </w:rPr>
            </w:pPr>
          </w:p>
          <w:p w14:paraId="7EBFE60C" w14:textId="2919EB78" w:rsidR="005347BB" w:rsidRPr="00830B4B" w:rsidRDefault="3EECCFCD">
            <w:pPr>
              <w:jc w:val="both"/>
            </w:pPr>
            <w:r w:rsidRPr="6385A171">
              <w:rPr>
                <w:rFonts w:asciiTheme="minorHAnsi" w:hAnsiTheme="minorHAnsi" w:cstheme="minorBidi"/>
              </w:rPr>
              <w:t xml:space="preserve">Kurze Beschreibung: </w:t>
            </w:r>
          </w:p>
        </w:tc>
      </w:tr>
      <w:tr w:rsidR="6385A171" w14:paraId="2E0078D0" w14:textId="77777777" w:rsidTr="345F9D08">
        <w:trPr>
          <w:trHeight w:val="300"/>
        </w:trPr>
        <w:tc>
          <w:tcPr>
            <w:tcW w:w="9497" w:type="dxa"/>
            <w:gridSpan w:val="3"/>
          </w:tcPr>
          <w:p w14:paraId="0574263B" w14:textId="32E1E54E" w:rsidR="06C6AF38" w:rsidRDefault="00F5790A" w:rsidP="6385A171">
            <w:pPr>
              <w:jc w:val="both"/>
              <w:rPr>
                <w:rFonts w:ascii="Segoe UI" w:hAnsi="Segoe UI" w:cs="Segoe UI"/>
                <w:sz w:val="18"/>
                <w:szCs w:val="18"/>
              </w:rPr>
            </w:pPr>
            <w:sdt>
              <w:sdtPr>
                <w:rPr>
                  <w:rFonts w:asciiTheme="minorHAnsi" w:hAnsiTheme="minorHAnsi" w:cstheme="minorBidi"/>
                </w:rPr>
                <w:id w:val="1160708006"/>
                <w14:checkbox>
                  <w14:checked w14:val="0"/>
                  <w14:checkedState w14:val="2612" w14:font="MS Gothic"/>
                  <w14:uncheckedState w14:val="2610" w14:font="MS Gothic"/>
                </w14:checkbox>
              </w:sdtPr>
              <w:sdtEndPr/>
              <w:sdtContent>
                <w:r w:rsidR="06C6AF38" w:rsidRPr="6385A171">
                  <w:rPr>
                    <w:rFonts w:ascii="MS Gothic" w:eastAsia="MS Gothic" w:hAnsi="MS Gothic" w:cstheme="minorBidi"/>
                  </w:rPr>
                  <w:t>☐</w:t>
                </w:r>
              </w:sdtContent>
            </w:sdt>
            <w:r w:rsidR="06C6AF38" w:rsidRPr="6385A171">
              <w:rPr>
                <w:rFonts w:asciiTheme="minorHAnsi" w:hAnsiTheme="minorHAnsi" w:cstheme="minorBidi"/>
              </w:rPr>
              <w:t xml:space="preserve">  </w:t>
            </w:r>
            <w:r w:rsidR="06C6AF38" w:rsidRPr="6385A171">
              <w:rPr>
                <w:rFonts w:ascii="Calibri" w:hAnsi="Calibri" w:cs="Calibri"/>
              </w:rPr>
              <w:t xml:space="preserve"> </w:t>
            </w:r>
            <w:r w:rsidR="33D57862" w:rsidRPr="6385A171">
              <w:rPr>
                <w:rFonts w:ascii="Calibri" w:hAnsi="Calibri" w:cs="Calibri"/>
              </w:rPr>
              <w:t>umfasste die Prüfung datenschutzrelevanter Aspekte der Verarbeitung personenbezogener Daten (z. B. Zugriffsschutz, Sitzungsmanagement, Datenübertragung) im Rahmen der Security-Tests</w:t>
            </w:r>
            <w:r w:rsidR="06C6AF38" w:rsidRPr="6385A171">
              <w:rPr>
                <w:rStyle w:val="normaltextrun"/>
                <w:rFonts w:ascii="Calibri" w:hAnsi="Calibri" w:cs="Calibri"/>
              </w:rPr>
              <w:t>.</w:t>
            </w:r>
            <w:r w:rsidR="06C6AF38" w:rsidRPr="6385A171">
              <w:rPr>
                <w:rStyle w:val="eop"/>
                <w:rFonts w:ascii="Calibri" w:hAnsi="Calibri" w:cs="Calibri"/>
              </w:rPr>
              <w:t> </w:t>
            </w:r>
          </w:p>
          <w:p w14:paraId="3E9D56A8" w14:textId="5FE1F13E" w:rsidR="6385A171" w:rsidRDefault="6385A171" w:rsidP="6385A171">
            <w:pPr>
              <w:jc w:val="both"/>
              <w:rPr>
                <w:rStyle w:val="eop"/>
                <w:rFonts w:ascii="Calibri" w:hAnsi="Calibri" w:cs="Calibri"/>
              </w:rPr>
            </w:pPr>
          </w:p>
          <w:p w14:paraId="6FD1DCB5" w14:textId="77777777" w:rsidR="06C6AF38" w:rsidRDefault="06C6AF38" w:rsidP="6385A171">
            <w:pPr>
              <w:pStyle w:val="paragraph"/>
              <w:spacing w:before="0" w:beforeAutospacing="0" w:after="0" w:afterAutospacing="0"/>
              <w:rPr>
                <w:rFonts w:ascii="Segoe UI" w:hAnsi="Segoe UI" w:cs="Segoe UI"/>
                <w:sz w:val="18"/>
                <w:szCs w:val="18"/>
              </w:rPr>
            </w:pPr>
            <w:r w:rsidRPr="6385A171">
              <w:rPr>
                <w:rStyle w:val="normaltextrun"/>
                <w:rFonts w:ascii="Calibri" w:hAnsi="Calibri" w:cs="Calibri"/>
                <w:sz w:val="22"/>
                <w:szCs w:val="22"/>
              </w:rPr>
              <w:t>Kurze Beschreibung:</w:t>
            </w:r>
          </w:p>
          <w:p w14:paraId="2C90A066" w14:textId="7AAD6C49" w:rsidR="6385A171" w:rsidRDefault="6385A171" w:rsidP="6385A171">
            <w:pPr>
              <w:jc w:val="both"/>
              <w:rPr>
                <w:rFonts w:ascii="MS Gothic" w:eastAsia="MS Gothic" w:hAnsi="MS Gothic" w:cstheme="minorBidi"/>
              </w:rPr>
            </w:pPr>
          </w:p>
        </w:tc>
      </w:tr>
    </w:tbl>
    <w:p w14:paraId="02E33183" w14:textId="63797AB5" w:rsidR="6385A171" w:rsidRDefault="6385A171"/>
    <w:p w14:paraId="02E17CCF" w14:textId="77777777" w:rsidR="00DD4475" w:rsidRPr="00830B4B" w:rsidRDefault="00DD4475" w:rsidP="6385A171">
      <w:pPr>
        <w:tabs>
          <w:tab w:val="left" w:pos="567"/>
        </w:tabs>
        <w:rPr>
          <w:rFonts w:asciiTheme="minorHAnsi" w:eastAsia="Calibri" w:hAnsiTheme="minorHAnsi" w:cstheme="minorBidi"/>
          <w:b/>
          <w:bCs/>
          <w:lang w:eastAsia="en-US"/>
        </w:rPr>
      </w:pPr>
    </w:p>
    <w:p w14:paraId="1D60CD14" w14:textId="5C8D11FD" w:rsidR="6385A171" w:rsidRDefault="6385A171" w:rsidP="345F9D08">
      <w:pPr>
        <w:tabs>
          <w:tab w:val="left" w:pos="567"/>
        </w:tabs>
        <w:rPr>
          <w:rFonts w:asciiTheme="minorHAnsi" w:eastAsia="Calibri" w:hAnsiTheme="minorHAnsi" w:cstheme="minorBidi"/>
          <w:b/>
          <w:bCs/>
          <w:lang w:eastAsia="en-US"/>
        </w:rPr>
      </w:pPr>
    </w:p>
    <w:p w14:paraId="1C3AD242" w14:textId="494434E9" w:rsidR="345F9D08" w:rsidRDefault="345F9D08" w:rsidP="345F9D08">
      <w:pPr>
        <w:tabs>
          <w:tab w:val="left" w:pos="567"/>
        </w:tabs>
        <w:rPr>
          <w:rFonts w:asciiTheme="minorHAnsi" w:eastAsia="Calibri" w:hAnsiTheme="minorHAnsi" w:cstheme="minorBidi"/>
          <w:b/>
          <w:bCs/>
          <w:lang w:eastAsia="en-US"/>
        </w:rPr>
      </w:pPr>
    </w:p>
    <w:p w14:paraId="2F7E4BBC" w14:textId="05C7D736" w:rsidR="42859BBA" w:rsidRDefault="42859BBA" w:rsidP="6385A171">
      <w:pPr>
        <w:pStyle w:val="berschrift3"/>
        <w:rPr>
          <w:lang w:eastAsia="en-US"/>
        </w:rPr>
      </w:pPr>
      <w:r>
        <w:t>Los 3 Code Review</w:t>
      </w:r>
      <w:r w:rsidR="14806F13">
        <w:t xml:space="preserve"> -</w:t>
      </w:r>
      <w:r>
        <w:t xml:space="preserve"> Referenzen (Eigenangaben)</w:t>
      </w:r>
    </w:p>
    <w:p w14:paraId="53600F9C" w14:textId="388BEB30" w:rsidR="6385A171" w:rsidRDefault="6385A171" w:rsidP="6385A171">
      <w:pPr>
        <w:tabs>
          <w:tab w:val="left" w:pos="567"/>
        </w:tabs>
        <w:rPr>
          <w:rFonts w:asciiTheme="minorHAnsi" w:eastAsia="Calibri" w:hAnsiTheme="minorHAnsi" w:cstheme="minorBidi"/>
          <w:b/>
          <w:bCs/>
          <w:lang w:eastAsia="en-US"/>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681"/>
        <w:gridCol w:w="3115"/>
        <w:gridCol w:w="2701"/>
      </w:tblGrid>
      <w:tr w:rsidR="00830B4B" w:rsidRPr="00830B4B" w14:paraId="526F5206" w14:textId="77777777" w:rsidTr="345F9D08">
        <w:trPr>
          <w:trHeight w:val="300"/>
        </w:trPr>
        <w:tc>
          <w:tcPr>
            <w:tcW w:w="3681" w:type="dxa"/>
            <w:shd w:val="clear" w:color="auto" w:fill="BFBFBF" w:themeFill="background2" w:themeFillShade="BF"/>
          </w:tcPr>
          <w:p w14:paraId="1F7DB864" w14:textId="77777777" w:rsidR="00DD4475" w:rsidRPr="00830B4B" w:rsidRDefault="00DD4475">
            <w:pPr>
              <w:tabs>
                <w:tab w:val="left" w:pos="2788"/>
              </w:tabs>
              <w:rPr>
                <w:rFonts w:asciiTheme="minorHAnsi" w:eastAsia="Calibri" w:hAnsiTheme="minorHAnsi" w:cstheme="minorHAnsi"/>
                <w:b/>
                <w:szCs w:val="22"/>
                <w:lang w:eastAsia="en-US"/>
              </w:rPr>
            </w:pPr>
            <w:r w:rsidRPr="00830B4B">
              <w:rPr>
                <w:rFonts w:asciiTheme="minorHAnsi" w:eastAsia="Calibri" w:hAnsiTheme="minorHAnsi" w:cstheme="minorHAnsi"/>
                <w:b/>
                <w:szCs w:val="22"/>
                <w:lang w:eastAsia="en-US"/>
              </w:rPr>
              <w:t xml:space="preserve">Referenznummer: </w:t>
            </w:r>
          </w:p>
          <w:p w14:paraId="351787BB" w14:textId="77777777" w:rsidR="00DD4475" w:rsidRPr="00830B4B" w:rsidRDefault="00DD4475">
            <w:pPr>
              <w:tabs>
                <w:tab w:val="left" w:pos="2788"/>
              </w:tabs>
              <w:rPr>
                <w:rFonts w:asciiTheme="minorHAnsi" w:eastAsia="Calibri" w:hAnsiTheme="minorHAnsi" w:cstheme="minorHAnsi"/>
                <w:b/>
                <w:szCs w:val="22"/>
                <w:lang w:eastAsia="en-US"/>
              </w:rPr>
            </w:pPr>
          </w:p>
        </w:tc>
        <w:tc>
          <w:tcPr>
            <w:tcW w:w="5816" w:type="dxa"/>
            <w:gridSpan w:val="2"/>
            <w:shd w:val="clear" w:color="auto" w:fill="BFBFBF" w:themeFill="background2" w:themeFillShade="BF"/>
          </w:tcPr>
          <w:p w14:paraId="62BEF2A3" w14:textId="77777777" w:rsidR="00DD4475" w:rsidRPr="00830B4B" w:rsidRDefault="00F5790A">
            <w:pPr>
              <w:tabs>
                <w:tab w:val="left" w:pos="2788"/>
              </w:tabs>
              <w:rPr>
                <w:rFonts w:asciiTheme="minorHAnsi" w:eastAsia="Calibri" w:hAnsiTheme="minorHAnsi" w:cstheme="minorHAnsi"/>
                <w:b/>
                <w:szCs w:val="22"/>
                <w:lang w:eastAsia="en-US"/>
              </w:rPr>
            </w:pPr>
            <w:sdt>
              <w:sdtPr>
                <w:rPr>
                  <w:rFonts w:asciiTheme="minorHAnsi" w:hAnsiTheme="minorHAnsi" w:cstheme="minorHAnsi"/>
                  <w:b/>
                  <w:bCs/>
                  <w:szCs w:val="22"/>
                </w:rPr>
                <w:id w:val="370338356"/>
                <w:placeholder>
                  <w:docPart w:val="4A94451B6B0B4427BFFC094E9AB86B43"/>
                </w:placeholder>
                <w:showingPlcHdr/>
              </w:sdtPr>
              <w:sdtEndPr/>
              <w:sdtContent>
                <w:r w:rsidR="00DD4475" w:rsidRPr="00830B4B">
                  <w:rPr>
                    <w:rStyle w:val="Platzhaltertext"/>
                    <w:rFonts w:eastAsiaTheme="minorHAnsi"/>
                    <w:color w:val="auto"/>
                    <w:sz w:val="22"/>
                    <w:szCs w:val="22"/>
                  </w:rPr>
                  <w:t>Referenznummer eingeben</w:t>
                </w:r>
              </w:sdtContent>
            </w:sdt>
          </w:p>
        </w:tc>
      </w:tr>
      <w:tr w:rsidR="00830B4B" w:rsidRPr="00830B4B" w14:paraId="070A277D" w14:textId="77777777" w:rsidTr="345F9D08">
        <w:trPr>
          <w:trHeight w:val="300"/>
        </w:trPr>
        <w:tc>
          <w:tcPr>
            <w:tcW w:w="3681" w:type="dxa"/>
          </w:tcPr>
          <w:p w14:paraId="13AA7EDC" w14:textId="77777777" w:rsidR="00DD4475" w:rsidRPr="00830B4B" w:rsidRDefault="00DD4475">
            <w:pPr>
              <w:rPr>
                <w:rFonts w:asciiTheme="minorHAnsi" w:eastAsia="Calibri" w:hAnsiTheme="minorHAnsi" w:cstheme="minorHAnsi"/>
                <w:szCs w:val="22"/>
                <w:lang w:eastAsia="en-US"/>
              </w:rPr>
            </w:pPr>
            <w:r w:rsidRPr="00830B4B">
              <w:rPr>
                <w:rFonts w:asciiTheme="minorHAnsi" w:eastAsia="Calibri" w:hAnsiTheme="minorHAnsi" w:cstheme="minorHAnsi"/>
                <w:szCs w:val="22"/>
                <w:lang w:eastAsia="en-US"/>
              </w:rPr>
              <w:t>Bezeichnung des Referenzprojekts:</w:t>
            </w:r>
          </w:p>
          <w:p w14:paraId="0ED166C3" w14:textId="77777777" w:rsidR="00DD4475" w:rsidRPr="00830B4B" w:rsidRDefault="00DD4475">
            <w:pPr>
              <w:rPr>
                <w:rFonts w:asciiTheme="minorHAnsi" w:eastAsia="Calibri" w:hAnsiTheme="minorHAnsi" w:cstheme="minorHAnsi"/>
                <w:szCs w:val="22"/>
                <w:lang w:eastAsia="en-US"/>
              </w:rPr>
            </w:pPr>
          </w:p>
        </w:tc>
        <w:tc>
          <w:tcPr>
            <w:tcW w:w="5816" w:type="dxa"/>
            <w:gridSpan w:val="2"/>
          </w:tcPr>
          <w:p w14:paraId="125FFA18" w14:textId="77777777" w:rsidR="00DD4475" w:rsidRPr="00830B4B" w:rsidRDefault="00F5790A">
            <w:pPr>
              <w:rPr>
                <w:rFonts w:asciiTheme="minorHAnsi" w:hAnsiTheme="minorHAnsi" w:cstheme="minorHAnsi"/>
                <w:szCs w:val="22"/>
              </w:rPr>
            </w:pPr>
            <w:sdt>
              <w:sdtPr>
                <w:rPr>
                  <w:rFonts w:asciiTheme="minorHAnsi" w:hAnsiTheme="minorHAnsi" w:cstheme="minorHAnsi"/>
                  <w:b/>
                  <w:bCs/>
                  <w:szCs w:val="22"/>
                </w:rPr>
                <w:id w:val="1056892420"/>
                <w:placeholder>
                  <w:docPart w:val="4B0691DFE38F405F9A9DCC8498700D2C"/>
                </w:placeholder>
                <w:showingPlcHdr/>
              </w:sdtPr>
              <w:sdtEndPr/>
              <w:sdtContent>
                <w:r w:rsidR="00DD4475" w:rsidRPr="00830B4B">
                  <w:rPr>
                    <w:rStyle w:val="Platzhaltertext"/>
                    <w:rFonts w:eastAsiaTheme="minorHAnsi"/>
                    <w:color w:val="auto"/>
                    <w:sz w:val="22"/>
                    <w:szCs w:val="22"/>
                  </w:rPr>
                  <w:t>Bezeichnung des Projektes</w:t>
                </w:r>
              </w:sdtContent>
            </w:sdt>
          </w:p>
        </w:tc>
      </w:tr>
      <w:tr w:rsidR="00830B4B" w:rsidRPr="00830B4B" w14:paraId="196B09B2" w14:textId="77777777" w:rsidTr="345F9D08">
        <w:trPr>
          <w:trHeight w:val="300"/>
        </w:trPr>
        <w:tc>
          <w:tcPr>
            <w:tcW w:w="3681" w:type="dxa"/>
          </w:tcPr>
          <w:p w14:paraId="2B99A5CD" w14:textId="77777777" w:rsidR="00DD4475" w:rsidRPr="00830B4B" w:rsidRDefault="0EB7FFFD" w:rsidP="3D715A5C">
            <w:pPr>
              <w:rPr>
                <w:rFonts w:asciiTheme="minorHAnsi" w:eastAsia="Calibri" w:hAnsiTheme="minorHAnsi" w:cstheme="minorHAnsi"/>
                <w:szCs w:val="22"/>
                <w:lang w:eastAsia="en-US"/>
              </w:rPr>
            </w:pPr>
            <w:r w:rsidRPr="00830B4B">
              <w:rPr>
                <w:rFonts w:asciiTheme="minorHAnsi" w:eastAsia="Calibri" w:hAnsiTheme="minorHAnsi" w:cstheme="minorHAnsi"/>
                <w:szCs w:val="22"/>
                <w:lang w:eastAsia="en-US"/>
              </w:rPr>
              <w:t>Leistungszeitraum:</w:t>
            </w:r>
          </w:p>
          <w:p w14:paraId="407A7693" w14:textId="11E7A0B7" w:rsidR="00DD4475" w:rsidRPr="00830B4B" w:rsidRDefault="5427D667" w:rsidP="345F9D08">
            <w:pPr>
              <w:rPr>
                <w:rFonts w:asciiTheme="minorHAnsi" w:eastAsia="Calibri" w:hAnsiTheme="minorHAnsi" w:cstheme="minorBidi"/>
                <w:lang w:eastAsia="en-US"/>
              </w:rPr>
            </w:pPr>
            <w:r w:rsidRPr="345F9D08">
              <w:rPr>
                <w:rFonts w:asciiTheme="minorHAnsi" w:eastAsia="Calibri" w:hAnsiTheme="minorHAnsi" w:cstheme="minorBidi"/>
                <w:lang w:eastAsia="en-US"/>
              </w:rPr>
              <w:t>(ab 01.01.202</w:t>
            </w:r>
            <w:r w:rsidR="3FD2AC83" w:rsidRPr="345F9D08">
              <w:rPr>
                <w:rFonts w:asciiTheme="minorHAnsi" w:eastAsia="Calibri" w:hAnsiTheme="minorHAnsi" w:cstheme="minorBidi"/>
                <w:lang w:eastAsia="en-US"/>
              </w:rPr>
              <w:t>3</w:t>
            </w:r>
            <w:r w:rsidRPr="345F9D08">
              <w:rPr>
                <w:rFonts w:asciiTheme="minorHAnsi" w:eastAsia="Calibri" w:hAnsiTheme="minorHAnsi" w:cstheme="minorBidi"/>
                <w:lang w:eastAsia="en-US"/>
              </w:rPr>
              <w:t>)</w:t>
            </w:r>
          </w:p>
        </w:tc>
        <w:tc>
          <w:tcPr>
            <w:tcW w:w="3115" w:type="dxa"/>
          </w:tcPr>
          <w:p w14:paraId="3523BBB9" w14:textId="77777777" w:rsidR="00DD4475" w:rsidRPr="00830B4B" w:rsidRDefault="00DD4475">
            <w:pPr>
              <w:rPr>
                <w:rFonts w:asciiTheme="minorHAnsi" w:eastAsia="Calibri" w:hAnsiTheme="minorHAnsi" w:cstheme="minorHAnsi"/>
                <w:b/>
                <w:szCs w:val="22"/>
                <w:u w:val="single"/>
                <w:lang w:eastAsia="en-US"/>
              </w:rPr>
            </w:pPr>
            <w:r w:rsidRPr="00830B4B">
              <w:rPr>
                <w:rFonts w:asciiTheme="minorHAnsi" w:hAnsiTheme="minorHAnsi" w:cstheme="minorHAnsi"/>
                <w:szCs w:val="22"/>
                <w:lang w:eastAsia="en-US"/>
              </w:rPr>
              <w:t xml:space="preserve">von: </w:t>
            </w:r>
            <w:sdt>
              <w:sdtPr>
                <w:rPr>
                  <w:rFonts w:asciiTheme="minorHAnsi" w:hAnsiTheme="minorHAnsi" w:cstheme="minorHAnsi"/>
                  <w:b/>
                  <w:bCs/>
                  <w:szCs w:val="22"/>
                </w:rPr>
                <w:id w:val="-1898661281"/>
                <w:placeholder>
                  <w:docPart w:val="69EC29CF030549D099470E3512F6DD35"/>
                </w:placeholder>
                <w:showingPlcHdr/>
              </w:sdtPr>
              <w:sdtEndPr/>
              <w:sdtContent>
                <w:r w:rsidRPr="00830B4B">
                  <w:rPr>
                    <w:rStyle w:val="Platzhaltertext"/>
                    <w:rFonts w:eastAsiaTheme="minorHAnsi"/>
                    <w:color w:val="auto"/>
                  </w:rPr>
                  <w:t>TT.MM.JJJJ</w:t>
                </w:r>
              </w:sdtContent>
            </w:sdt>
          </w:p>
        </w:tc>
        <w:tc>
          <w:tcPr>
            <w:tcW w:w="2701" w:type="dxa"/>
          </w:tcPr>
          <w:p w14:paraId="36E56546" w14:textId="77777777" w:rsidR="00DD4475" w:rsidRPr="00830B4B" w:rsidRDefault="00DD4475">
            <w:pPr>
              <w:rPr>
                <w:rFonts w:asciiTheme="minorHAnsi" w:eastAsia="Calibri" w:hAnsiTheme="minorHAnsi" w:cstheme="minorHAnsi"/>
                <w:b/>
                <w:szCs w:val="22"/>
                <w:u w:val="single"/>
                <w:lang w:eastAsia="en-US"/>
              </w:rPr>
            </w:pPr>
            <w:r w:rsidRPr="00830B4B">
              <w:rPr>
                <w:rFonts w:asciiTheme="minorHAnsi" w:hAnsiTheme="minorHAnsi" w:cstheme="minorHAnsi"/>
                <w:szCs w:val="22"/>
                <w:lang w:eastAsia="en-US"/>
              </w:rPr>
              <w:t xml:space="preserve">bis: </w:t>
            </w:r>
            <w:sdt>
              <w:sdtPr>
                <w:rPr>
                  <w:rFonts w:asciiTheme="minorHAnsi" w:hAnsiTheme="minorHAnsi" w:cstheme="minorHAnsi"/>
                  <w:b/>
                  <w:bCs/>
                  <w:szCs w:val="22"/>
                </w:rPr>
                <w:id w:val="987829465"/>
                <w:placeholder>
                  <w:docPart w:val="C1DE4EF0A199463586A35FB5EE68EFA9"/>
                </w:placeholder>
                <w:showingPlcHdr/>
              </w:sdtPr>
              <w:sdtEndPr/>
              <w:sdtContent>
                <w:r w:rsidRPr="00830B4B">
                  <w:rPr>
                    <w:rStyle w:val="Platzhaltertext"/>
                    <w:rFonts w:eastAsiaTheme="minorHAnsi"/>
                    <w:color w:val="auto"/>
                  </w:rPr>
                  <w:t>TT.MM.JJJJ</w:t>
                </w:r>
              </w:sdtContent>
            </w:sdt>
          </w:p>
        </w:tc>
      </w:tr>
      <w:tr w:rsidR="00830B4B" w:rsidRPr="00830B4B" w14:paraId="1219CE0B" w14:textId="77777777" w:rsidTr="345F9D08">
        <w:trPr>
          <w:trHeight w:val="300"/>
        </w:trPr>
        <w:tc>
          <w:tcPr>
            <w:tcW w:w="3681" w:type="dxa"/>
          </w:tcPr>
          <w:p w14:paraId="3A5FAE48" w14:textId="77777777" w:rsidR="00DD4475" w:rsidRPr="00830B4B" w:rsidRDefault="00DD4475">
            <w:pPr>
              <w:rPr>
                <w:rFonts w:asciiTheme="minorHAnsi" w:eastAsia="Calibri" w:hAnsiTheme="minorHAnsi" w:cstheme="minorHAnsi"/>
                <w:szCs w:val="22"/>
                <w:lang w:eastAsia="en-US"/>
              </w:rPr>
            </w:pPr>
            <w:r w:rsidRPr="00830B4B">
              <w:rPr>
                <w:rFonts w:asciiTheme="minorHAnsi" w:eastAsia="Calibri" w:hAnsiTheme="minorHAnsi" w:cstheme="minorHAnsi"/>
                <w:szCs w:val="22"/>
                <w:lang w:eastAsia="en-US"/>
              </w:rPr>
              <w:t xml:space="preserve">Aussagekräftige Beschreibung der erbrachten Leistungen (möglichst max. </w:t>
            </w:r>
            <w:r w:rsidRPr="00830B4B">
              <w:rPr>
                <w:rFonts w:asciiTheme="minorHAnsi" w:eastAsia="Calibri" w:hAnsiTheme="minorHAnsi" w:cstheme="minorHAnsi"/>
                <w:szCs w:val="22"/>
                <w:lang w:eastAsia="en-US"/>
              </w:rPr>
              <w:lastRenderedPageBreak/>
              <w:t>500 Wörter, differenziert nach Eigenanteil und Leistungen Dritter):</w:t>
            </w:r>
          </w:p>
          <w:p w14:paraId="03ADD7FA" w14:textId="77777777" w:rsidR="00DD4475" w:rsidRPr="00830B4B" w:rsidRDefault="00DD4475">
            <w:pPr>
              <w:rPr>
                <w:rFonts w:asciiTheme="minorHAnsi" w:eastAsia="Calibri" w:hAnsiTheme="minorHAnsi" w:cstheme="minorHAnsi"/>
                <w:szCs w:val="22"/>
                <w:lang w:eastAsia="en-US"/>
              </w:rPr>
            </w:pPr>
          </w:p>
        </w:tc>
        <w:tc>
          <w:tcPr>
            <w:tcW w:w="5816" w:type="dxa"/>
            <w:gridSpan w:val="2"/>
          </w:tcPr>
          <w:p w14:paraId="3F4340CD" w14:textId="77777777" w:rsidR="00DD4475" w:rsidRPr="00830B4B" w:rsidRDefault="00F5790A">
            <w:pPr>
              <w:jc w:val="both"/>
              <w:rPr>
                <w:rFonts w:asciiTheme="minorHAnsi" w:hAnsiTheme="minorHAnsi" w:cstheme="minorHAnsi"/>
                <w:szCs w:val="22"/>
              </w:rPr>
            </w:pPr>
            <w:sdt>
              <w:sdtPr>
                <w:rPr>
                  <w:rFonts w:asciiTheme="minorHAnsi" w:hAnsiTheme="minorHAnsi" w:cstheme="minorHAnsi"/>
                  <w:b/>
                  <w:bCs/>
                  <w:szCs w:val="22"/>
                </w:rPr>
                <w:id w:val="627980731"/>
                <w:placeholder>
                  <w:docPart w:val="4B477913F0D94B089ED3DF380B6A8AF5"/>
                </w:placeholder>
                <w:showingPlcHdr/>
              </w:sdtPr>
              <w:sdtEndPr/>
              <w:sdtContent>
                <w:r w:rsidR="00DD4475" w:rsidRPr="00830B4B">
                  <w:rPr>
                    <w:rStyle w:val="Platzhaltertext"/>
                    <w:rFonts w:eastAsiaTheme="minorHAnsi"/>
                    <w:color w:val="auto"/>
                    <w:sz w:val="22"/>
                    <w:szCs w:val="22"/>
                  </w:rPr>
                  <w:t>Aussagekräftige Beschreibung der erbrachten Leistungen</w:t>
                </w:r>
              </w:sdtContent>
            </w:sdt>
          </w:p>
        </w:tc>
      </w:tr>
      <w:tr w:rsidR="00830B4B" w:rsidRPr="00830B4B" w14:paraId="433754F9" w14:textId="77777777" w:rsidTr="345F9D08">
        <w:trPr>
          <w:trHeight w:val="300"/>
        </w:trPr>
        <w:tc>
          <w:tcPr>
            <w:tcW w:w="3681" w:type="dxa"/>
          </w:tcPr>
          <w:p w14:paraId="0302401C" w14:textId="77777777" w:rsidR="00DD4475" w:rsidRPr="00830B4B" w:rsidRDefault="00DD4475">
            <w:pPr>
              <w:rPr>
                <w:rFonts w:asciiTheme="minorHAnsi" w:hAnsiTheme="minorHAnsi" w:cstheme="minorHAnsi"/>
                <w:szCs w:val="22"/>
                <w:lang w:eastAsia="en-US"/>
              </w:rPr>
            </w:pPr>
            <w:r w:rsidRPr="00830B4B">
              <w:rPr>
                <w:rFonts w:asciiTheme="minorHAnsi" w:hAnsiTheme="minorHAnsi" w:cstheme="minorHAnsi"/>
                <w:szCs w:val="22"/>
                <w:lang w:eastAsia="en-US"/>
              </w:rPr>
              <w:t>Auftraggeber mit Namen und Anschrift:</w:t>
            </w:r>
          </w:p>
          <w:p w14:paraId="086229EC" w14:textId="77777777" w:rsidR="00DD4475" w:rsidRPr="00830B4B" w:rsidRDefault="00DD4475">
            <w:pPr>
              <w:rPr>
                <w:rFonts w:asciiTheme="minorHAnsi" w:eastAsia="Calibri" w:hAnsiTheme="minorHAnsi" w:cstheme="minorHAnsi"/>
                <w:szCs w:val="22"/>
                <w:lang w:eastAsia="en-US"/>
              </w:rPr>
            </w:pPr>
          </w:p>
        </w:tc>
        <w:tc>
          <w:tcPr>
            <w:tcW w:w="5816" w:type="dxa"/>
            <w:gridSpan w:val="2"/>
          </w:tcPr>
          <w:p w14:paraId="38EEFB9C" w14:textId="77777777" w:rsidR="00DD4475" w:rsidRPr="00830B4B" w:rsidRDefault="00F5790A">
            <w:pPr>
              <w:jc w:val="both"/>
              <w:rPr>
                <w:rFonts w:asciiTheme="minorHAnsi" w:hAnsiTheme="minorHAnsi" w:cstheme="minorHAnsi"/>
                <w:b/>
                <w:bCs/>
                <w:szCs w:val="22"/>
              </w:rPr>
            </w:pPr>
            <w:sdt>
              <w:sdtPr>
                <w:rPr>
                  <w:rFonts w:asciiTheme="minorHAnsi" w:hAnsiTheme="minorHAnsi" w:cstheme="minorHAnsi"/>
                  <w:b/>
                  <w:bCs/>
                  <w:szCs w:val="22"/>
                </w:rPr>
                <w:id w:val="-76054633"/>
                <w:placeholder>
                  <w:docPart w:val="3BCD93F1407C440181BA028850A8A23A"/>
                </w:placeholder>
                <w:showingPlcHdr/>
              </w:sdtPr>
              <w:sdtEndPr/>
              <w:sdtContent>
                <w:r w:rsidR="00DD4475" w:rsidRPr="00830B4B">
                  <w:rPr>
                    <w:rStyle w:val="Platzhaltertext"/>
                    <w:rFonts w:eastAsiaTheme="minorHAnsi"/>
                    <w:color w:val="auto"/>
                    <w:sz w:val="22"/>
                    <w:szCs w:val="22"/>
                  </w:rPr>
                  <w:t>Auftraggeber mit Namen und Anschrift</w:t>
                </w:r>
              </w:sdtContent>
            </w:sdt>
          </w:p>
        </w:tc>
      </w:tr>
      <w:tr w:rsidR="00830B4B" w:rsidRPr="00830B4B" w14:paraId="1BADEB8C" w14:textId="77777777" w:rsidTr="345F9D08">
        <w:trPr>
          <w:trHeight w:val="300"/>
        </w:trPr>
        <w:tc>
          <w:tcPr>
            <w:tcW w:w="3681" w:type="dxa"/>
          </w:tcPr>
          <w:p w14:paraId="3CC39FB0" w14:textId="77777777" w:rsidR="00DD4475" w:rsidRPr="00830B4B" w:rsidRDefault="00DD4475">
            <w:pPr>
              <w:rPr>
                <w:rFonts w:asciiTheme="minorHAnsi" w:hAnsiTheme="minorHAnsi" w:cstheme="minorHAnsi"/>
                <w:szCs w:val="22"/>
                <w:lang w:eastAsia="en-US"/>
              </w:rPr>
            </w:pPr>
            <w:r w:rsidRPr="00830B4B">
              <w:rPr>
                <w:rFonts w:asciiTheme="minorHAnsi" w:hAnsiTheme="minorHAnsi" w:cstheme="minorHAnsi"/>
                <w:szCs w:val="22"/>
                <w:lang w:eastAsia="en-US"/>
              </w:rPr>
              <w:t>Optional: Ansprechpartner (E-Mail, Telefon):</w:t>
            </w:r>
          </w:p>
          <w:p w14:paraId="37D1E480" w14:textId="77777777" w:rsidR="00DD4475" w:rsidRPr="00830B4B" w:rsidRDefault="00DD4475">
            <w:pPr>
              <w:rPr>
                <w:rFonts w:asciiTheme="minorHAnsi" w:eastAsia="Calibri" w:hAnsiTheme="minorHAnsi" w:cstheme="minorHAnsi"/>
                <w:szCs w:val="22"/>
                <w:lang w:eastAsia="en-US"/>
              </w:rPr>
            </w:pPr>
          </w:p>
        </w:tc>
        <w:tc>
          <w:tcPr>
            <w:tcW w:w="5816" w:type="dxa"/>
            <w:gridSpan w:val="2"/>
          </w:tcPr>
          <w:p w14:paraId="0A37D9DF" w14:textId="77777777" w:rsidR="00DD4475" w:rsidRPr="00830B4B" w:rsidRDefault="00F5790A">
            <w:pPr>
              <w:jc w:val="both"/>
              <w:rPr>
                <w:rFonts w:asciiTheme="minorHAnsi" w:hAnsiTheme="minorHAnsi" w:cstheme="minorHAnsi"/>
                <w:b/>
                <w:bCs/>
                <w:szCs w:val="22"/>
              </w:rPr>
            </w:pPr>
            <w:sdt>
              <w:sdtPr>
                <w:rPr>
                  <w:rFonts w:asciiTheme="minorHAnsi" w:hAnsiTheme="minorHAnsi" w:cstheme="minorHAnsi"/>
                  <w:b/>
                  <w:bCs/>
                  <w:szCs w:val="22"/>
                </w:rPr>
                <w:id w:val="511490119"/>
                <w:placeholder>
                  <w:docPart w:val="EE92689B8BBC49FB9F4450D0A11BDEA1"/>
                </w:placeholder>
                <w:showingPlcHdr/>
              </w:sdtPr>
              <w:sdtEndPr/>
              <w:sdtContent>
                <w:r w:rsidR="00DD4475" w:rsidRPr="00830B4B">
                  <w:rPr>
                    <w:rStyle w:val="Platzhaltertext"/>
                    <w:rFonts w:eastAsiaTheme="minorHAnsi"/>
                    <w:color w:val="auto"/>
                    <w:sz w:val="22"/>
                    <w:szCs w:val="22"/>
                  </w:rPr>
                  <w:t>Optional: Ansprechpartner (E-Mail, Telefon)</w:t>
                </w:r>
              </w:sdtContent>
            </w:sdt>
          </w:p>
        </w:tc>
      </w:tr>
      <w:tr w:rsidR="00830B4B" w:rsidRPr="00830B4B" w14:paraId="70472A9B" w14:textId="77777777" w:rsidTr="345F9D08">
        <w:trPr>
          <w:trHeight w:val="300"/>
        </w:trPr>
        <w:tc>
          <w:tcPr>
            <w:tcW w:w="9497" w:type="dxa"/>
            <w:gridSpan w:val="3"/>
          </w:tcPr>
          <w:p w14:paraId="7A3221CA" w14:textId="77777777" w:rsidR="00DD4475" w:rsidRPr="00830B4B" w:rsidRDefault="00DD4475">
            <w:pPr>
              <w:jc w:val="both"/>
              <w:rPr>
                <w:rFonts w:asciiTheme="minorHAnsi" w:hAnsiTheme="minorHAnsi" w:cstheme="minorHAnsi"/>
                <w:b/>
                <w:bCs/>
                <w:szCs w:val="22"/>
              </w:rPr>
            </w:pPr>
            <w:r w:rsidRPr="00830B4B">
              <w:rPr>
                <w:rFonts w:asciiTheme="minorHAnsi" w:eastAsia="Calibri" w:hAnsiTheme="minorHAnsi" w:cstheme="minorHAnsi"/>
                <w:b/>
                <w:bCs/>
                <w:szCs w:val="22"/>
                <w:lang w:eastAsia="en-US"/>
              </w:rPr>
              <w:t>Bepunktete Kriterien für die differenzierende Wertung:</w:t>
            </w:r>
          </w:p>
        </w:tc>
      </w:tr>
      <w:tr w:rsidR="00830B4B" w:rsidRPr="00830B4B" w14:paraId="5DD91594" w14:textId="77777777" w:rsidTr="345F9D08">
        <w:trPr>
          <w:trHeight w:val="300"/>
        </w:trPr>
        <w:tc>
          <w:tcPr>
            <w:tcW w:w="9497" w:type="dxa"/>
            <w:gridSpan w:val="3"/>
          </w:tcPr>
          <w:p w14:paraId="753A6F9F" w14:textId="55F1223D" w:rsidR="00DD4475" w:rsidRPr="00830B4B" w:rsidRDefault="149F0948" w:rsidP="6385A171">
            <w:pPr>
              <w:rPr>
                <w:rFonts w:asciiTheme="minorHAnsi" w:hAnsiTheme="minorHAnsi" w:cstheme="minorBidi"/>
              </w:rPr>
            </w:pPr>
            <w:r w:rsidRPr="6385A171">
              <w:rPr>
                <w:rFonts w:asciiTheme="minorHAnsi" w:hAnsiTheme="minorHAnsi" w:cstheme="minorBidi"/>
              </w:rPr>
              <w:t xml:space="preserve">Das </w:t>
            </w:r>
            <w:r w:rsidR="7B74B7AB" w:rsidRPr="6385A171">
              <w:rPr>
                <w:rFonts w:asciiTheme="minorHAnsi" w:hAnsiTheme="minorHAnsi" w:cstheme="minorBidi"/>
              </w:rPr>
              <w:t>Referenzprojekt</w:t>
            </w:r>
            <w:r w:rsidRPr="6385A171">
              <w:rPr>
                <w:rFonts w:asciiTheme="minorHAnsi" w:hAnsiTheme="minorHAnsi" w:cstheme="minorBidi"/>
              </w:rPr>
              <w:t>:</w:t>
            </w:r>
          </w:p>
        </w:tc>
      </w:tr>
      <w:tr w:rsidR="00830B4B" w:rsidRPr="00830B4B" w14:paraId="748EB16C" w14:textId="77777777" w:rsidTr="345F9D08">
        <w:trPr>
          <w:trHeight w:val="300"/>
        </w:trPr>
        <w:tc>
          <w:tcPr>
            <w:tcW w:w="9497" w:type="dxa"/>
            <w:gridSpan w:val="3"/>
          </w:tcPr>
          <w:p w14:paraId="6C1DC17A" w14:textId="4B0C215D" w:rsidR="00DD4475" w:rsidRPr="00830B4B" w:rsidRDefault="00F5790A" w:rsidP="6385A171">
            <w:pPr>
              <w:rPr>
                <w:rFonts w:asciiTheme="minorHAnsi" w:hAnsiTheme="minorHAnsi" w:cstheme="minorBidi"/>
              </w:rPr>
            </w:pPr>
            <w:sdt>
              <w:sdtPr>
                <w:rPr>
                  <w:rFonts w:asciiTheme="minorHAnsi" w:hAnsiTheme="minorHAnsi" w:cstheme="minorBidi"/>
                </w:rPr>
                <w:id w:val="-266087387"/>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06961F8E" w:rsidRPr="6385A171">
              <w:rPr>
                <w:rFonts w:asciiTheme="minorHAnsi" w:hAnsiTheme="minorHAnsi" w:cstheme="minorBidi"/>
              </w:rPr>
              <w:t>umfasste das Review einer Codebasis mit hoher Komplexität (z. B. Microservice-Architektur, mehrere Programmiersprachen/Frameworks, oder Beteiligung mehrerer Entwicklungsteams).</w:t>
            </w:r>
            <w:r w:rsidR="65E365B3" w:rsidRPr="6385A171">
              <w:rPr>
                <w:rFonts w:asciiTheme="minorHAnsi" w:hAnsiTheme="minorHAnsi" w:cstheme="minorBidi"/>
              </w:rPr>
              <w:t xml:space="preserve"> </w:t>
            </w:r>
          </w:p>
          <w:p w14:paraId="1E7679AE" w14:textId="77777777" w:rsidR="00B2093D" w:rsidRPr="00830B4B" w:rsidRDefault="00B2093D" w:rsidP="062E5B7A">
            <w:pPr>
              <w:rPr>
                <w:rFonts w:asciiTheme="minorHAnsi" w:eastAsia="Calibri" w:hAnsiTheme="minorHAnsi" w:cstheme="minorBidi"/>
                <w:lang w:eastAsia="en-US"/>
              </w:rPr>
            </w:pPr>
          </w:p>
          <w:p w14:paraId="7CA75562" w14:textId="78296309" w:rsidR="3FD3756A" w:rsidRDefault="3FD3756A" w:rsidP="6385A171">
            <w:pPr>
              <w:jc w:val="both"/>
            </w:pPr>
            <w:r w:rsidRPr="6385A171">
              <w:rPr>
                <w:rFonts w:asciiTheme="minorHAnsi" w:hAnsiTheme="minorHAnsi" w:cstheme="minorBidi"/>
              </w:rPr>
              <w:t xml:space="preserve">Kurze Beschreibung: </w:t>
            </w:r>
          </w:p>
          <w:p w14:paraId="4C94690B" w14:textId="4226DD08" w:rsidR="00DD4475" w:rsidRPr="00830B4B" w:rsidRDefault="00DD4475">
            <w:pPr>
              <w:jc w:val="both"/>
              <w:rPr>
                <w:rFonts w:asciiTheme="minorHAnsi" w:hAnsiTheme="minorHAnsi" w:cstheme="minorHAnsi"/>
                <w:bCs/>
                <w:szCs w:val="22"/>
              </w:rPr>
            </w:pPr>
            <w:r w:rsidRPr="00830B4B">
              <w:rPr>
                <w:rFonts w:asciiTheme="minorHAnsi" w:hAnsiTheme="minorHAnsi" w:cstheme="minorBidi"/>
                <w:bCs/>
              </w:rPr>
              <w:t xml:space="preserve"> </w:t>
            </w:r>
          </w:p>
        </w:tc>
      </w:tr>
      <w:tr w:rsidR="00830B4B" w:rsidRPr="00830B4B" w14:paraId="316574AE" w14:textId="77777777" w:rsidTr="345F9D08">
        <w:trPr>
          <w:trHeight w:val="300"/>
        </w:trPr>
        <w:tc>
          <w:tcPr>
            <w:tcW w:w="9497" w:type="dxa"/>
            <w:gridSpan w:val="3"/>
          </w:tcPr>
          <w:p w14:paraId="213961B1" w14:textId="6B1A5779" w:rsidR="00DD4475" w:rsidRPr="00830B4B" w:rsidRDefault="00F5790A" w:rsidP="6385A171">
            <w:pPr>
              <w:rPr>
                <w:rFonts w:asciiTheme="minorHAnsi" w:hAnsiTheme="minorHAnsi" w:cstheme="minorBidi"/>
                <w:lang w:eastAsia="en-US"/>
              </w:rPr>
            </w:pPr>
            <w:sdt>
              <w:sdtPr>
                <w:rPr>
                  <w:rFonts w:asciiTheme="minorHAnsi" w:hAnsiTheme="minorHAnsi" w:cstheme="minorBidi"/>
                </w:rPr>
                <w:id w:val="-281264588"/>
                <w14:checkbox>
                  <w14:checked w14:val="0"/>
                  <w14:checkedState w14:val="2612" w14:font="MS Gothic"/>
                  <w14:uncheckedState w14:val="2610" w14:font="MS Gothic"/>
                </w14:checkbox>
              </w:sdtPr>
              <w:sdtEndPr/>
              <w:sdtContent>
                <w:r w:rsidR="149F0948" w:rsidRPr="6385A171">
                  <w:rPr>
                    <w:rFonts w:ascii="MS Gothic" w:eastAsia="MS Gothic" w:hAnsi="MS Gothic" w:cstheme="minorBidi"/>
                  </w:rPr>
                  <w:t>☐</w:t>
                </w:r>
              </w:sdtContent>
            </w:sdt>
            <w:r w:rsidR="149F0948" w:rsidRPr="6385A171">
              <w:rPr>
                <w:rFonts w:asciiTheme="minorHAnsi" w:hAnsiTheme="minorHAnsi" w:cstheme="minorBidi"/>
              </w:rPr>
              <w:t xml:space="preserve">  </w:t>
            </w:r>
            <w:r w:rsidR="75420107" w:rsidRPr="6385A171">
              <w:rPr>
                <w:rFonts w:asciiTheme="minorHAnsi" w:hAnsiTheme="minorHAnsi" w:cstheme="minorBidi"/>
              </w:rPr>
              <w:t xml:space="preserve">erfolgte unter Einhaltung anerkannter Grundsätze der Softwareentwicklung sowie projektspezifischer Coding Guidelines und Clean-Code-Prinzipien, nachweisbar durch dokumentierte Review-Ergebnisse. </w:t>
            </w:r>
          </w:p>
        </w:tc>
      </w:tr>
      <w:tr w:rsidR="00830B4B" w:rsidRPr="00830B4B" w14:paraId="6FA03FCF" w14:textId="77777777" w:rsidTr="345F9D08">
        <w:trPr>
          <w:trHeight w:val="300"/>
        </w:trPr>
        <w:tc>
          <w:tcPr>
            <w:tcW w:w="9497" w:type="dxa"/>
            <w:gridSpan w:val="3"/>
          </w:tcPr>
          <w:p w14:paraId="78F5252E" w14:textId="34AFAAE5" w:rsidR="00DD4475" w:rsidRPr="00830B4B" w:rsidRDefault="00F5790A" w:rsidP="6385A171">
            <w:pPr>
              <w:rPr>
                <w:rFonts w:ascii="MS Gothic" w:eastAsia="MS Gothic" w:hAnsi="MS Gothic" w:cstheme="minorBidi"/>
              </w:rPr>
            </w:pPr>
            <w:sdt>
              <w:sdtPr>
                <w:rPr>
                  <w:rFonts w:asciiTheme="minorHAnsi" w:hAnsiTheme="minorHAnsi" w:cstheme="minorBidi"/>
                </w:rPr>
                <w:id w:val="-1264687741"/>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173C75CB" w:rsidRPr="6385A171">
              <w:rPr>
                <w:rFonts w:asciiTheme="minorHAnsi" w:hAnsiTheme="minorHAnsi" w:cstheme="minorBidi"/>
              </w:rPr>
              <w:t>wurde unter Einsatz automatisierter statischer Codeanalysewerkzeuge (z. B. SonarQube, Checkmarx, ESLint, Codacy) in Kombination mit fachlicher Bewertung durch die Reviewer erbracht</w:t>
            </w:r>
            <w:r w:rsidR="1618C9EA" w:rsidRPr="6385A171">
              <w:rPr>
                <w:rFonts w:asciiTheme="minorHAnsi" w:hAnsiTheme="minorHAnsi" w:cstheme="minorBidi"/>
              </w:rPr>
              <w:t>.</w:t>
            </w:r>
          </w:p>
        </w:tc>
      </w:tr>
      <w:tr w:rsidR="00830B4B" w:rsidRPr="00830B4B" w14:paraId="425E2D4D" w14:textId="77777777" w:rsidTr="345F9D08">
        <w:trPr>
          <w:trHeight w:val="300"/>
        </w:trPr>
        <w:tc>
          <w:tcPr>
            <w:tcW w:w="9497" w:type="dxa"/>
            <w:gridSpan w:val="3"/>
          </w:tcPr>
          <w:p w14:paraId="7297BDED" w14:textId="34445C6B" w:rsidR="00DD4475" w:rsidRPr="00830B4B" w:rsidRDefault="00F5790A" w:rsidP="6385A171">
            <w:pPr>
              <w:rPr>
                <w:rFonts w:asciiTheme="minorHAnsi" w:hAnsiTheme="minorHAnsi" w:cstheme="minorBidi"/>
              </w:rPr>
            </w:pPr>
            <w:sdt>
              <w:sdtPr>
                <w:rPr>
                  <w:rFonts w:asciiTheme="minorHAnsi" w:hAnsiTheme="minorHAnsi" w:cstheme="minorBidi"/>
                </w:rPr>
                <w:id w:val="-1197155565"/>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1B9864B6" w:rsidRPr="6385A171">
              <w:rPr>
                <w:rFonts w:asciiTheme="minorHAnsi" w:hAnsiTheme="minorHAnsi" w:cstheme="minorBidi"/>
              </w:rPr>
              <w:t>umfasste die Bewertung der Softwarearchitektur und Architekturvorgaben eines Systems mit moderner, modularer Systemarchitektur</w:t>
            </w:r>
            <w:r w:rsidR="083F92A1" w:rsidRPr="6385A171">
              <w:rPr>
                <w:rFonts w:asciiTheme="minorHAnsi" w:hAnsiTheme="minorHAnsi" w:cstheme="minorBidi"/>
              </w:rPr>
              <w:t>.</w:t>
            </w:r>
          </w:p>
        </w:tc>
      </w:tr>
      <w:tr w:rsidR="00830B4B" w:rsidRPr="00830B4B" w14:paraId="1625AFFF" w14:textId="77777777" w:rsidTr="345F9D08">
        <w:trPr>
          <w:trHeight w:val="300"/>
        </w:trPr>
        <w:tc>
          <w:tcPr>
            <w:tcW w:w="9497" w:type="dxa"/>
            <w:gridSpan w:val="3"/>
          </w:tcPr>
          <w:p w14:paraId="46ADD734" w14:textId="36D5CA61" w:rsidR="00DD4475" w:rsidRPr="00830B4B" w:rsidRDefault="00F5790A" w:rsidP="6385A171">
            <w:pPr>
              <w:jc w:val="both"/>
              <w:rPr>
                <w:rFonts w:asciiTheme="minorHAnsi" w:hAnsiTheme="minorHAnsi" w:cstheme="minorBidi"/>
              </w:rPr>
            </w:pPr>
            <w:sdt>
              <w:sdtPr>
                <w:rPr>
                  <w:rFonts w:asciiTheme="minorHAnsi" w:hAnsiTheme="minorHAnsi" w:cstheme="minorBidi"/>
                </w:rPr>
                <w:id w:val="-646046509"/>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3EE619D0" w:rsidRPr="6385A171">
              <w:rPr>
                <w:rFonts w:asciiTheme="minorHAnsi" w:hAnsiTheme="minorHAnsi" w:cstheme="minorBidi"/>
              </w:rPr>
              <w:t>umfasste das Review offener und dokumentierter Schnittstellen (APIs) im Hinblick auf Struktur, Wartbarkeit und Konsistenz bei der Integration in bestehende Systemlandschaften (z. B. ERP-, Identity-, Cloud-Systeme)</w:t>
            </w:r>
            <w:r w:rsidR="7B7856FA" w:rsidRPr="6385A171">
              <w:rPr>
                <w:rFonts w:asciiTheme="minorHAnsi" w:hAnsiTheme="minorHAnsi" w:cstheme="minorBidi"/>
              </w:rPr>
              <w:t xml:space="preserve">. </w:t>
            </w:r>
          </w:p>
        </w:tc>
      </w:tr>
      <w:tr w:rsidR="00830B4B" w:rsidRPr="00830B4B" w14:paraId="593B47AC" w14:textId="77777777" w:rsidTr="345F9D08">
        <w:trPr>
          <w:trHeight w:val="300"/>
        </w:trPr>
        <w:tc>
          <w:tcPr>
            <w:tcW w:w="9497" w:type="dxa"/>
            <w:gridSpan w:val="3"/>
          </w:tcPr>
          <w:p w14:paraId="32EF742D" w14:textId="7DF93E8A" w:rsidR="149F0948" w:rsidRDefault="00F5790A" w:rsidP="6385A171">
            <w:pPr>
              <w:jc w:val="both"/>
            </w:pPr>
            <w:sdt>
              <w:sdtPr>
                <w:rPr>
                  <w:rFonts w:asciiTheme="minorHAnsi" w:hAnsiTheme="minorHAnsi" w:cstheme="minorBidi"/>
                </w:rPr>
                <w:id w:val="583041077"/>
                <w14:checkbox>
                  <w14:checked w14:val="0"/>
                  <w14:checkedState w14:val="2612" w14:font="MS Gothic"/>
                  <w14:uncheckedState w14:val="2610" w14:font="MS Gothic"/>
                </w14:checkbox>
              </w:sdtPr>
              <w:sdtEndPr/>
              <w:sdtContent>
                <w:r w:rsidR="149F0948" w:rsidRPr="6385A171">
                  <w:rPr>
                    <w:rFonts w:ascii="MS Gothic" w:eastAsia="MS Gothic" w:hAnsi="MS Gothic" w:cstheme="minorBidi"/>
                  </w:rPr>
                  <w:t>☐</w:t>
                </w:r>
              </w:sdtContent>
            </w:sdt>
            <w:r w:rsidR="149F0948" w:rsidRPr="6385A171">
              <w:rPr>
                <w:rFonts w:asciiTheme="minorHAnsi" w:hAnsiTheme="minorHAnsi" w:cstheme="minorBidi"/>
              </w:rPr>
              <w:t xml:space="preserve"> </w:t>
            </w:r>
            <w:r w:rsidR="7F800FC8" w:rsidRPr="6385A171">
              <w:rPr>
                <w:rFonts w:asciiTheme="minorHAnsi" w:hAnsiTheme="minorHAnsi" w:cstheme="minorBidi"/>
              </w:rPr>
              <w:t>umfasste die parallele Prüfung mehrerer Komponenten, Module oder Systembereiche innerhalb eines abgegrenzten Zeitraums durch ein Reviewteam</w:t>
            </w:r>
            <w:r w:rsidR="74B7DDC6" w:rsidRPr="6385A171">
              <w:rPr>
                <w:rFonts w:asciiTheme="minorHAnsi" w:hAnsiTheme="minorHAnsi" w:cstheme="minorBidi"/>
              </w:rPr>
              <w:t>.</w:t>
            </w:r>
          </w:p>
          <w:p w14:paraId="3639B8C3" w14:textId="77777777" w:rsidR="00B2093D" w:rsidRPr="00830B4B" w:rsidRDefault="00B2093D">
            <w:pPr>
              <w:jc w:val="both"/>
              <w:rPr>
                <w:rFonts w:asciiTheme="minorHAnsi" w:hAnsiTheme="minorHAnsi" w:cstheme="minorBidi"/>
              </w:rPr>
            </w:pPr>
          </w:p>
          <w:p w14:paraId="2F0E74DA" w14:textId="77777777" w:rsidR="00DD4475" w:rsidRPr="00830B4B" w:rsidRDefault="00DD4475">
            <w:pPr>
              <w:jc w:val="both"/>
              <w:rPr>
                <w:rFonts w:asciiTheme="minorHAnsi" w:hAnsiTheme="minorHAnsi" w:cstheme="minorBidi"/>
              </w:rPr>
            </w:pPr>
            <w:r w:rsidRPr="00830B4B">
              <w:rPr>
                <w:rFonts w:asciiTheme="minorHAnsi" w:hAnsiTheme="minorHAnsi" w:cstheme="minorBidi"/>
              </w:rPr>
              <w:t>Kurze Beschreibung:</w:t>
            </w:r>
          </w:p>
          <w:p w14:paraId="55C748A8" w14:textId="77777777" w:rsidR="00B2093D" w:rsidRPr="00830B4B" w:rsidRDefault="00B2093D">
            <w:pPr>
              <w:jc w:val="both"/>
              <w:rPr>
                <w:rFonts w:asciiTheme="minorHAnsi" w:hAnsiTheme="minorHAnsi" w:cstheme="minorBidi"/>
              </w:rPr>
            </w:pPr>
          </w:p>
        </w:tc>
      </w:tr>
      <w:tr w:rsidR="00830B4B" w:rsidRPr="00830B4B" w14:paraId="2A6C1113" w14:textId="77777777" w:rsidTr="345F9D08">
        <w:trPr>
          <w:trHeight w:val="300"/>
        </w:trPr>
        <w:tc>
          <w:tcPr>
            <w:tcW w:w="9497" w:type="dxa"/>
            <w:gridSpan w:val="3"/>
          </w:tcPr>
          <w:p w14:paraId="66C4B4C1" w14:textId="464C36AF" w:rsidR="00DD4475" w:rsidRPr="00830B4B" w:rsidRDefault="00F5790A" w:rsidP="062E5B7A">
            <w:pPr>
              <w:jc w:val="both"/>
            </w:pPr>
            <w:sdt>
              <w:sdtPr>
                <w:rPr>
                  <w:rFonts w:asciiTheme="minorHAnsi" w:hAnsiTheme="minorHAnsi" w:cstheme="minorBidi"/>
                </w:rPr>
                <w:id w:val="-854661288"/>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256EBE10" w:rsidRPr="6385A171">
              <w:rPr>
                <w:rFonts w:asciiTheme="minorHAnsi" w:hAnsiTheme="minorHAnsi" w:cstheme="minorBidi"/>
              </w:rPr>
              <w:t>erfolgte im Rahmen eines etablierten DevOps-Ansatzes mit Integration von Code-Review-Aktivitäten in automatisierte Build-, Test- und Deployment-Prozesse (Continuous Code Quality</w:t>
            </w:r>
            <w:r w:rsidR="2C6C57FB" w:rsidRPr="6385A171">
              <w:rPr>
                <w:rFonts w:asciiTheme="minorHAnsi" w:hAnsiTheme="minorHAnsi" w:cstheme="minorBidi"/>
              </w:rPr>
              <w:t>).</w:t>
            </w:r>
            <w:r w:rsidR="6BBD328E" w:rsidRPr="6385A171">
              <w:rPr>
                <w:rFonts w:asciiTheme="minorHAnsi" w:hAnsiTheme="minorHAnsi" w:cstheme="minorBidi"/>
              </w:rPr>
              <w:t xml:space="preserve"> </w:t>
            </w:r>
          </w:p>
          <w:p w14:paraId="303DA799" w14:textId="35BEEBEB" w:rsidR="00DD4475" w:rsidRPr="00830B4B" w:rsidRDefault="00DD4475" w:rsidP="6385A171">
            <w:pPr>
              <w:jc w:val="both"/>
              <w:rPr>
                <w:rFonts w:asciiTheme="minorHAnsi" w:hAnsiTheme="minorHAnsi" w:cstheme="minorBidi"/>
              </w:rPr>
            </w:pPr>
          </w:p>
          <w:p w14:paraId="7F52E6C5" w14:textId="123FB260" w:rsidR="00DD4475" w:rsidRPr="00830B4B" w:rsidRDefault="62880B74" w:rsidP="062E5B7A">
            <w:pPr>
              <w:jc w:val="both"/>
            </w:pPr>
            <w:r w:rsidRPr="6385A171">
              <w:rPr>
                <w:rFonts w:asciiTheme="minorHAnsi" w:hAnsiTheme="minorHAnsi" w:cstheme="minorBidi"/>
              </w:rPr>
              <w:t>Kurze Beschreibung:</w:t>
            </w:r>
          </w:p>
        </w:tc>
      </w:tr>
      <w:tr w:rsidR="00830B4B" w:rsidRPr="00830B4B" w14:paraId="18A5A90B" w14:textId="77777777" w:rsidTr="345F9D08">
        <w:trPr>
          <w:trHeight w:val="300"/>
        </w:trPr>
        <w:tc>
          <w:tcPr>
            <w:tcW w:w="9497" w:type="dxa"/>
            <w:gridSpan w:val="3"/>
          </w:tcPr>
          <w:p w14:paraId="0ED7C2F9" w14:textId="051F8A31" w:rsidR="00DD4475" w:rsidRPr="00830B4B" w:rsidRDefault="00F5790A" w:rsidP="6385A171">
            <w:pPr>
              <w:jc w:val="both"/>
            </w:pPr>
            <w:sdt>
              <w:sdtPr>
                <w:rPr>
                  <w:rFonts w:asciiTheme="minorHAnsi" w:hAnsiTheme="minorHAnsi" w:cstheme="minorBidi"/>
                </w:rPr>
                <w:id w:val="-1813086624"/>
                <w14:checkbox>
                  <w14:checked w14:val="0"/>
                  <w14:checkedState w14:val="2612" w14:font="MS Gothic"/>
                  <w14:uncheckedState w14:val="2610" w14:font="MS Gothic"/>
                </w14:checkbox>
              </w:sdtPr>
              <w:sdtEndPr/>
              <w:sdtContent>
                <w:r w:rsidR="09B58B89" w:rsidRPr="345F9D08">
                  <w:rPr>
                    <w:rFonts w:ascii="MS Gothic" w:eastAsia="MS Gothic" w:hAnsi="MS Gothic" w:cstheme="minorBidi"/>
                  </w:rPr>
                  <w:t>☐</w:t>
                </w:r>
              </w:sdtContent>
            </w:sdt>
            <w:r w:rsidR="09B58B89" w:rsidRPr="345F9D08">
              <w:rPr>
                <w:rFonts w:asciiTheme="minorHAnsi" w:hAnsiTheme="minorHAnsi" w:cstheme="minorBidi"/>
              </w:rPr>
              <w:t xml:space="preserve">  </w:t>
            </w:r>
            <w:r w:rsidR="0773917C" w:rsidRPr="345F9D08">
              <w:rPr>
                <w:rFonts w:asciiTheme="minorHAnsi" w:hAnsiTheme="minorHAnsi" w:cstheme="minorBidi"/>
              </w:rPr>
              <w:t>umfasste das Review von KI-/ML-spezifischen Komponenten (Datenpipelines, Modellintegration, Prompt-Engineering)</w:t>
            </w:r>
            <w:r w:rsidR="62A0CF49" w:rsidRPr="345F9D08">
              <w:rPr>
                <w:rFonts w:asciiTheme="minorHAnsi" w:hAnsiTheme="minorHAnsi" w:cstheme="minorBidi"/>
              </w:rPr>
              <w:t xml:space="preserve"> und Agent</w:t>
            </w:r>
            <w:r w:rsidR="54B59434" w:rsidRPr="345F9D08">
              <w:rPr>
                <w:rFonts w:asciiTheme="minorHAnsi" w:hAnsiTheme="minorHAnsi" w:cstheme="minorBidi"/>
              </w:rPr>
              <w:t>ic</w:t>
            </w:r>
            <w:r w:rsidR="62A0CF49" w:rsidRPr="345F9D08">
              <w:rPr>
                <w:rFonts w:asciiTheme="minorHAnsi" w:hAnsiTheme="minorHAnsi" w:cstheme="minorBidi"/>
              </w:rPr>
              <w:t xml:space="preserve"> Harnesses hinsichtlich Codequalität, Architektur und technischer Risiken.</w:t>
            </w:r>
          </w:p>
          <w:p w14:paraId="6D607CE9" w14:textId="77777777" w:rsidR="00B2093D" w:rsidRPr="00830B4B" w:rsidRDefault="00B2093D" w:rsidP="062E5B7A">
            <w:pPr>
              <w:jc w:val="both"/>
              <w:rPr>
                <w:rFonts w:asciiTheme="minorHAnsi" w:hAnsiTheme="minorHAnsi" w:cstheme="minorBidi"/>
              </w:rPr>
            </w:pPr>
          </w:p>
          <w:p w14:paraId="354BDADC" w14:textId="77777777" w:rsidR="00DD4475" w:rsidRPr="00830B4B" w:rsidRDefault="00DD4475">
            <w:pPr>
              <w:jc w:val="both"/>
              <w:rPr>
                <w:rFonts w:asciiTheme="minorHAnsi" w:hAnsiTheme="minorHAnsi" w:cstheme="minorBidi"/>
              </w:rPr>
            </w:pPr>
            <w:r w:rsidRPr="00830B4B">
              <w:rPr>
                <w:rFonts w:asciiTheme="minorHAnsi" w:hAnsiTheme="minorHAnsi" w:cstheme="minorBidi"/>
              </w:rPr>
              <w:t>Kurze Beschreibung:</w:t>
            </w:r>
          </w:p>
          <w:p w14:paraId="065F7F5C" w14:textId="77777777" w:rsidR="00B2093D" w:rsidRPr="00830B4B" w:rsidRDefault="00B2093D">
            <w:pPr>
              <w:jc w:val="both"/>
              <w:rPr>
                <w:rFonts w:asciiTheme="minorHAnsi" w:hAnsiTheme="minorHAnsi" w:cstheme="minorBidi"/>
              </w:rPr>
            </w:pPr>
          </w:p>
        </w:tc>
      </w:tr>
      <w:tr w:rsidR="00830B4B" w:rsidRPr="00830B4B" w14:paraId="5B4543D4" w14:textId="77777777" w:rsidTr="345F9D08">
        <w:trPr>
          <w:trHeight w:val="300"/>
        </w:trPr>
        <w:tc>
          <w:tcPr>
            <w:tcW w:w="9497" w:type="dxa"/>
            <w:gridSpan w:val="3"/>
          </w:tcPr>
          <w:p w14:paraId="2652BC73" w14:textId="0D9F3476" w:rsidR="00DD4475" w:rsidRPr="00830B4B" w:rsidRDefault="00F5790A" w:rsidP="6385A171">
            <w:pPr>
              <w:jc w:val="both"/>
              <w:rPr>
                <w:rFonts w:asciiTheme="minorHAnsi" w:hAnsiTheme="minorHAnsi" w:cstheme="minorBidi"/>
              </w:rPr>
            </w:pPr>
            <w:sdt>
              <w:sdtPr>
                <w:rPr>
                  <w:rFonts w:asciiTheme="minorHAnsi" w:hAnsiTheme="minorHAnsi" w:cstheme="minorBidi"/>
                </w:rPr>
                <w:id w:val="1995292124"/>
                <w14:checkbox>
                  <w14:checked w14:val="0"/>
                  <w14:checkedState w14:val="2612" w14:font="MS Gothic"/>
                  <w14:uncheckedState w14:val="2610" w14:font="MS Gothic"/>
                </w14:checkbox>
              </w:sdtPr>
              <w:sdtEndPr/>
              <w:sdtContent>
                <w:r w:rsidR="65E365B3" w:rsidRPr="6385A171">
                  <w:rPr>
                    <w:rFonts w:ascii="MS Gothic" w:eastAsia="MS Gothic" w:hAnsi="MS Gothic" w:cstheme="minorBidi"/>
                  </w:rPr>
                  <w:t>☐</w:t>
                </w:r>
              </w:sdtContent>
            </w:sdt>
            <w:r w:rsidR="65E365B3" w:rsidRPr="6385A171">
              <w:rPr>
                <w:rFonts w:asciiTheme="minorHAnsi" w:hAnsiTheme="minorHAnsi" w:cstheme="minorBidi"/>
              </w:rPr>
              <w:t xml:space="preserve">  </w:t>
            </w:r>
            <w:r w:rsidR="5FE2997F" w:rsidRPr="6385A171">
              <w:rPr>
                <w:rFonts w:asciiTheme="minorHAnsi" w:hAnsiTheme="minorHAnsi" w:cstheme="minorBidi"/>
              </w:rPr>
              <w:t>umfasste das Review von Open-Source-lizenzierten Komponenten oder Anwendungen im Hinblick auf Lizenzkonformität und Codequalität</w:t>
            </w:r>
            <w:r w:rsidR="3CB40DA6" w:rsidRPr="6385A171">
              <w:rPr>
                <w:rFonts w:asciiTheme="minorHAnsi" w:hAnsiTheme="minorHAnsi" w:cstheme="minorBidi"/>
              </w:rPr>
              <w:t xml:space="preserve">. </w:t>
            </w:r>
          </w:p>
          <w:p w14:paraId="7A57A686" w14:textId="77777777" w:rsidR="00B2093D" w:rsidRPr="00830B4B" w:rsidRDefault="00B2093D" w:rsidP="062E5B7A">
            <w:pPr>
              <w:jc w:val="both"/>
              <w:rPr>
                <w:rFonts w:asciiTheme="minorHAnsi" w:hAnsiTheme="minorHAnsi" w:cstheme="minorBidi"/>
              </w:rPr>
            </w:pPr>
          </w:p>
          <w:p w14:paraId="7A0F31F0" w14:textId="77777777" w:rsidR="00DD4475" w:rsidRPr="00830B4B" w:rsidRDefault="00DD4475">
            <w:pPr>
              <w:jc w:val="both"/>
              <w:rPr>
                <w:rFonts w:asciiTheme="minorHAnsi" w:hAnsiTheme="minorHAnsi" w:cstheme="minorBidi"/>
              </w:rPr>
            </w:pPr>
            <w:r w:rsidRPr="00830B4B">
              <w:rPr>
                <w:rFonts w:asciiTheme="minorHAnsi" w:hAnsiTheme="minorHAnsi" w:cstheme="minorBidi"/>
              </w:rPr>
              <w:t>Kurze Beschreibung:</w:t>
            </w:r>
          </w:p>
          <w:p w14:paraId="4F145D1F" w14:textId="77777777" w:rsidR="00B2093D" w:rsidRPr="00830B4B" w:rsidRDefault="00B2093D">
            <w:pPr>
              <w:jc w:val="both"/>
              <w:rPr>
                <w:rFonts w:asciiTheme="minorHAnsi" w:hAnsiTheme="minorHAnsi" w:cstheme="minorBidi"/>
              </w:rPr>
            </w:pPr>
          </w:p>
        </w:tc>
      </w:tr>
    </w:tbl>
    <w:p w14:paraId="1BED23D0" w14:textId="0499E9C2" w:rsidR="345F9D08" w:rsidRDefault="345F9D08" w:rsidP="345F9D08">
      <w:pPr>
        <w:ind w:left="970"/>
      </w:pPr>
    </w:p>
    <w:p w14:paraId="04AA4A9F" w14:textId="7801690C" w:rsidR="00706F02" w:rsidRPr="00830B4B" w:rsidRDefault="6F931E50" w:rsidP="1BDE1309">
      <w:pPr>
        <w:pStyle w:val="berschrift2"/>
        <w:rPr>
          <w:rFonts w:asciiTheme="minorHAnsi" w:hAnsiTheme="minorHAnsi" w:cstheme="minorBidi"/>
        </w:rPr>
      </w:pPr>
      <w:r w:rsidRPr="1BDE1309">
        <w:rPr>
          <w:bCs/>
          <w:color w:val="auto"/>
          <w:szCs w:val="31"/>
        </w:rPr>
        <w:t>Erklärung über Mitarbeiterzahl (VZÄ) in den letzten drei Geschäftsjahren</w:t>
      </w:r>
    </w:p>
    <w:p w14:paraId="73B5996B" w14:textId="3E60CE83" w:rsidR="00706F02" w:rsidRPr="00830B4B" w:rsidRDefault="00706F02" w:rsidP="1BDE1309"/>
    <w:p w14:paraId="3FB6EC53" w14:textId="15771951" w:rsidR="001B639B" w:rsidRPr="00830B4B" w:rsidRDefault="001B639B" w:rsidP="345F9D08">
      <w:pPr>
        <w:pStyle w:val="Aufzhlungszeichen"/>
        <w:numPr>
          <w:ilvl w:val="0"/>
          <w:numId w:val="0"/>
        </w:numPr>
        <w:rPr>
          <w:rFonts w:asciiTheme="minorHAnsi" w:hAnsiTheme="minorHAnsi" w:cstheme="minorBidi"/>
        </w:rPr>
      </w:pPr>
      <w:r w:rsidRPr="345F9D08">
        <w:rPr>
          <w:rFonts w:asciiTheme="minorHAnsi" w:hAnsiTheme="minorHAnsi" w:cstheme="minorBidi"/>
        </w:rPr>
        <w:t xml:space="preserve">Angabe </w:t>
      </w:r>
      <w:r w:rsidR="763E27E8" w:rsidRPr="345F9D08">
        <w:rPr>
          <w:rFonts w:asciiTheme="minorHAnsi" w:hAnsiTheme="minorHAnsi" w:cstheme="minorBidi"/>
        </w:rPr>
        <w:t>der</w:t>
      </w:r>
      <w:r w:rsidRPr="345F9D08">
        <w:rPr>
          <w:rFonts w:asciiTheme="minorHAnsi" w:hAnsiTheme="minorHAnsi" w:cstheme="minorBidi"/>
        </w:rPr>
        <w:t xml:space="preserve"> </w:t>
      </w:r>
      <w:r w:rsidRPr="345F9D08">
        <w:rPr>
          <w:rFonts w:asciiTheme="minorHAnsi" w:hAnsiTheme="minorHAnsi" w:cstheme="minorBidi"/>
          <w:b/>
          <w:bCs/>
        </w:rPr>
        <w:t>Beschäftigtenzahlen</w:t>
      </w:r>
      <w:r w:rsidRPr="345F9D08">
        <w:rPr>
          <w:rFonts w:asciiTheme="minorHAnsi" w:hAnsiTheme="minorHAnsi" w:cstheme="minorBidi"/>
        </w:rPr>
        <w:t xml:space="preserve"> </w:t>
      </w:r>
      <w:r w:rsidR="025DF866" w:rsidRPr="345F9D08">
        <w:rPr>
          <w:rFonts w:asciiTheme="minorHAnsi" w:hAnsiTheme="minorHAnsi" w:cstheme="minorBidi"/>
        </w:rPr>
        <w:t>(Vollzeitäquivalente)</w:t>
      </w:r>
      <w:r w:rsidR="1B643C04" w:rsidRPr="345F9D08">
        <w:rPr>
          <w:rFonts w:asciiTheme="minorHAnsi" w:hAnsiTheme="minorHAnsi" w:cstheme="minorBidi"/>
        </w:rPr>
        <w:t xml:space="preserve"> des Bewerbers/Bieters</w:t>
      </w:r>
      <w:r w:rsidR="41F18BA8" w:rsidRPr="345F9D08">
        <w:rPr>
          <w:rFonts w:asciiTheme="minorHAnsi" w:hAnsiTheme="minorHAnsi" w:cstheme="minorBidi"/>
        </w:rPr>
        <w:t xml:space="preserve"> in den </w:t>
      </w:r>
      <w:r w:rsidR="41F18BA8" w:rsidRPr="345F9D08">
        <w:rPr>
          <w:rFonts w:asciiTheme="minorHAnsi" w:hAnsiTheme="minorHAnsi" w:cstheme="minorBidi"/>
          <w:b/>
          <w:bCs/>
        </w:rPr>
        <w:t>letzten drei Jahren</w:t>
      </w:r>
      <w:r w:rsidR="4AE5ED2C" w:rsidRPr="345F9D08">
        <w:rPr>
          <w:rFonts w:asciiTheme="minorHAnsi" w:hAnsiTheme="minorHAnsi" w:cstheme="minorBidi"/>
        </w:rPr>
        <w:t>:</w:t>
      </w:r>
    </w:p>
    <w:p w14:paraId="31C7779B" w14:textId="1312869C" w:rsidR="58B9FD83" w:rsidRDefault="58B9FD83" w:rsidP="1BDE1309">
      <w:pPr>
        <w:ind w:left="360"/>
        <w:rPr>
          <w:rFonts w:asciiTheme="minorHAnsi" w:hAnsiTheme="minorHAnsi" w:cstheme="minorBidi"/>
        </w:rPr>
      </w:pPr>
      <w:r w:rsidRPr="1BDE1309">
        <w:rPr>
          <w:rFonts w:asciiTheme="minorHAnsi" w:eastAsiaTheme="minorEastAsia" w:hAnsiTheme="minorHAnsi" w:cstheme="minorBidi"/>
          <w:szCs w:val="22"/>
        </w:rPr>
        <w:t xml:space="preserve"> </w:t>
      </w:r>
    </w:p>
    <w:p w14:paraId="0A38DD59" w14:textId="22FECADB" w:rsidR="58B9FD83" w:rsidRDefault="58B9FD83" w:rsidP="1BDE1309">
      <w:pPr>
        <w:jc w:val="both"/>
      </w:pPr>
      <w:r w:rsidRPr="1BDE1309">
        <w:rPr>
          <w:rFonts w:asciiTheme="minorHAnsi" w:eastAsiaTheme="minorEastAsia" w:hAnsiTheme="minorHAnsi" w:cstheme="minorBidi"/>
          <w:b/>
          <w:bCs/>
          <w:szCs w:val="22"/>
        </w:rPr>
        <w:t>Mindestanforderung</w:t>
      </w:r>
      <w:r w:rsidRPr="1BDE1309">
        <w:rPr>
          <w:rFonts w:asciiTheme="minorHAnsi" w:eastAsiaTheme="minorEastAsia" w:hAnsiTheme="minorHAnsi" w:cstheme="minorBidi"/>
          <w:szCs w:val="22"/>
        </w:rPr>
        <w:t xml:space="preserve">: </w:t>
      </w:r>
    </w:p>
    <w:p w14:paraId="37E442BF" w14:textId="5FD3A22D" w:rsidR="58B9FD83" w:rsidRDefault="58B9FD83" w:rsidP="1BDE1309">
      <w:pPr>
        <w:pStyle w:val="Listenabsatz"/>
        <w:numPr>
          <w:ilvl w:val="0"/>
          <w:numId w:val="2"/>
        </w:numPr>
        <w:jc w:val="both"/>
        <w:rPr>
          <w:rFonts w:asciiTheme="minorHAnsi" w:eastAsiaTheme="minorEastAsia" w:hAnsiTheme="minorHAnsi" w:cstheme="minorBidi"/>
          <w:szCs w:val="22"/>
        </w:rPr>
      </w:pPr>
      <w:r w:rsidRPr="1BDE1309">
        <w:rPr>
          <w:rFonts w:asciiTheme="minorHAnsi" w:eastAsiaTheme="minorEastAsia" w:hAnsiTheme="minorHAnsi" w:cstheme="minorBidi"/>
          <w:szCs w:val="22"/>
        </w:rPr>
        <w:t>Los 1: 20 VZÄ im Bereich Softwareabnahmetests</w:t>
      </w:r>
    </w:p>
    <w:p w14:paraId="59DC8B71" w14:textId="783B4C8F" w:rsidR="58B9FD83" w:rsidRDefault="58B9FD83" w:rsidP="1BDE1309">
      <w:pPr>
        <w:pStyle w:val="Listenabsatz"/>
        <w:numPr>
          <w:ilvl w:val="0"/>
          <w:numId w:val="1"/>
        </w:numPr>
        <w:jc w:val="both"/>
        <w:rPr>
          <w:rFonts w:asciiTheme="minorHAnsi" w:eastAsiaTheme="minorEastAsia" w:hAnsiTheme="minorHAnsi" w:cstheme="minorBidi"/>
          <w:szCs w:val="22"/>
        </w:rPr>
      </w:pPr>
      <w:r w:rsidRPr="1BDE1309">
        <w:rPr>
          <w:rFonts w:asciiTheme="minorHAnsi" w:eastAsiaTheme="minorEastAsia" w:hAnsiTheme="minorHAnsi" w:cstheme="minorBidi"/>
          <w:szCs w:val="22"/>
        </w:rPr>
        <w:t>Los 2: 15 VZÄ im Bereich Softwaresecuritytests</w:t>
      </w:r>
    </w:p>
    <w:p w14:paraId="1AFC1E8C" w14:textId="4CBAA6EA" w:rsidR="58B9FD83" w:rsidRDefault="5927D9F6" w:rsidP="1BDE1309">
      <w:pPr>
        <w:pStyle w:val="Listenabsatz"/>
        <w:numPr>
          <w:ilvl w:val="0"/>
          <w:numId w:val="1"/>
        </w:numPr>
        <w:jc w:val="both"/>
      </w:pPr>
      <w:r w:rsidRPr="345F9D08">
        <w:rPr>
          <w:rFonts w:asciiTheme="minorHAnsi" w:eastAsiaTheme="minorEastAsia" w:hAnsiTheme="minorHAnsi" w:cstheme="minorBidi"/>
          <w:szCs w:val="22"/>
        </w:rPr>
        <w:t xml:space="preserve">Los 3: 15 VZÄ im Bereich Code Review </w:t>
      </w:r>
      <w:r w:rsidRPr="345F9D08">
        <w:rPr>
          <w:rFonts w:ascii="Aptos" w:eastAsia="Aptos" w:hAnsi="Aptos" w:cs="Aptos"/>
          <w:color w:val="000000" w:themeColor="text1"/>
          <w:sz w:val="24"/>
        </w:rPr>
        <w:t xml:space="preserve"> </w:t>
      </w:r>
    </w:p>
    <w:p w14:paraId="333137D3" w14:textId="4A5E8EB7" w:rsidR="345F9D08" w:rsidRDefault="345F9D08" w:rsidP="345F9D08">
      <w:pPr>
        <w:pStyle w:val="Aufzhlungszeichen"/>
        <w:numPr>
          <w:ilvl w:val="0"/>
          <w:numId w:val="0"/>
        </w:numPr>
        <w:rPr>
          <w:rFonts w:asciiTheme="minorHAnsi" w:hAnsiTheme="minorHAnsi" w:cstheme="minorBidi"/>
        </w:rPr>
      </w:pPr>
    </w:p>
    <w:p w14:paraId="269CEE68" w14:textId="62664B7C" w:rsidR="6B1C1865" w:rsidRDefault="6B1C1865" w:rsidP="1BDE1309">
      <w:pPr>
        <w:pStyle w:val="Aufzhlungszeichen"/>
        <w:numPr>
          <w:ilvl w:val="0"/>
          <w:numId w:val="0"/>
        </w:numPr>
      </w:pPr>
      <w:r w:rsidRPr="1BDE1309">
        <w:rPr>
          <w:rFonts w:asciiTheme="minorHAnsi" w:hAnsiTheme="minorHAnsi" w:cstheme="minorBidi"/>
        </w:rPr>
        <w:t xml:space="preserve">Los 1: </w:t>
      </w:r>
    </w:p>
    <w:p w14:paraId="38ACF5AF" w14:textId="7408BF80" w:rsidR="1BDE1309" w:rsidRDefault="1BDE1309" w:rsidP="1BDE1309">
      <w:pPr>
        <w:pStyle w:val="Aufzhlungszeichen"/>
        <w:numPr>
          <w:ilvl w:val="0"/>
          <w:numId w:val="0"/>
        </w:numPr>
        <w:rPr>
          <w:rFonts w:asciiTheme="minorHAnsi" w:hAnsiTheme="minorHAnsi" w:cstheme="minorBidi"/>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4111"/>
        <w:gridCol w:w="5609"/>
      </w:tblGrid>
      <w:tr w:rsidR="00830B4B" w:rsidRPr="00830B4B" w14:paraId="316A9375" w14:textId="77777777" w:rsidTr="1BDE1309">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06449ADA" w14:textId="498E15A9" w:rsidR="001B639B" w:rsidRPr="00830B4B" w:rsidRDefault="001B639B" w:rsidP="1BDE1309">
            <w:pPr>
              <w:spacing w:before="120"/>
              <w:jc w:val="both"/>
              <w:rPr>
                <w:rFonts w:asciiTheme="minorHAnsi" w:hAnsiTheme="minorHAnsi" w:cstheme="minorBidi"/>
              </w:rPr>
            </w:pPr>
            <w:r w:rsidRPr="1BDE1309">
              <w:rPr>
                <w:rFonts w:asciiTheme="minorHAnsi" w:hAnsiTheme="minorHAnsi" w:cstheme="minorBidi"/>
              </w:rPr>
              <w:t xml:space="preserve">Jährliche Beschäftigtenzahl </w:t>
            </w:r>
            <w:r w:rsidR="58B73F21" w:rsidRPr="1BDE1309">
              <w:rPr>
                <w:rStyle w:val="Fett"/>
                <w:b w:val="0"/>
                <w:bCs w:val="0"/>
              </w:rPr>
              <w:t>im Bereich</w:t>
            </w:r>
            <w:r w:rsidRPr="1BDE1309">
              <w:rPr>
                <w:rStyle w:val="Fett"/>
              </w:rPr>
              <w:t xml:space="preserve"> </w:t>
            </w:r>
            <w:r w:rsidR="4639BD87" w:rsidRPr="1BDE1309">
              <w:rPr>
                <w:rFonts w:asciiTheme="minorHAnsi" w:eastAsiaTheme="minorEastAsia" w:hAnsiTheme="minorHAnsi" w:cstheme="minorBidi"/>
                <w:szCs w:val="22"/>
              </w:rPr>
              <w:t>Softwareabnahmetests</w:t>
            </w:r>
            <w:r w:rsidR="4639BD87" w:rsidRPr="1BDE1309">
              <w:rPr>
                <w:rFonts w:asciiTheme="minorHAnsi" w:hAnsiTheme="minorHAnsi" w:cstheme="minorBidi"/>
              </w:rPr>
              <w:t xml:space="preserve"> </w:t>
            </w:r>
            <w:r w:rsidRPr="1BDE1309">
              <w:rPr>
                <w:rFonts w:asciiTheme="minorHAnsi" w:hAnsiTheme="minorHAnsi" w:cstheme="minorBidi"/>
              </w:rPr>
              <w:t>in den letzten drei Jahren:</w:t>
            </w:r>
          </w:p>
        </w:tc>
        <w:tc>
          <w:tcPr>
            <w:tcW w:w="5609" w:type="dxa"/>
            <w:tcBorders>
              <w:top w:val="single" w:sz="6" w:space="0" w:color="auto"/>
              <w:left w:val="single" w:sz="12" w:space="0" w:color="auto"/>
              <w:bottom w:val="single" w:sz="6" w:space="0" w:color="auto"/>
              <w:right w:val="single" w:sz="6" w:space="0" w:color="auto"/>
            </w:tcBorders>
          </w:tcPr>
          <w:p w14:paraId="25750744" w14:textId="5924CB0F" w:rsidR="001B639B" w:rsidRPr="00830B4B" w:rsidRDefault="233FAC85" w:rsidP="1BDE1309">
            <w:pPr>
              <w:spacing w:before="120"/>
              <w:rPr>
                <w:rFonts w:asciiTheme="minorHAnsi" w:hAnsiTheme="minorHAnsi" w:cstheme="minorBidi"/>
                <w:lang w:val="it-IT"/>
              </w:rPr>
            </w:pPr>
            <w:r w:rsidRPr="1BDE1309">
              <w:rPr>
                <w:rFonts w:asciiTheme="minorHAnsi" w:hAnsiTheme="minorHAnsi" w:cstheme="minorBidi"/>
                <w:lang w:val="it-IT"/>
              </w:rPr>
              <w:t>202</w:t>
            </w:r>
            <w:r w:rsidR="1562D4FE" w:rsidRPr="1BDE1309">
              <w:rPr>
                <w:rFonts w:asciiTheme="minorHAnsi" w:hAnsiTheme="minorHAnsi" w:cstheme="minorBidi"/>
                <w:lang w:val="it-IT"/>
              </w:rPr>
              <w:t>6</w:t>
            </w:r>
            <w:r w:rsidRPr="1BDE1309">
              <w:rPr>
                <w:rFonts w:asciiTheme="minorHAnsi" w:hAnsiTheme="minorHAnsi" w:cstheme="minorBidi"/>
                <w:lang w:val="it-IT"/>
              </w:rPr>
              <w:t xml:space="preserve">: </w:t>
            </w:r>
          </w:p>
          <w:p w14:paraId="5726C0B1" w14:textId="12491C26" w:rsidR="001B639B" w:rsidRPr="00830B4B" w:rsidRDefault="3E24D896" w:rsidP="1BDE1309">
            <w:pPr>
              <w:spacing w:before="60"/>
              <w:jc w:val="both"/>
              <w:rPr>
                <w:rFonts w:asciiTheme="minorHAnsi" w:hAnsiTheme="minorHAnsi" w:cstheme="minorBidi"/>
                <w:lang w:val="it-IT"/>
              </w:rPr>
            </w:pPr>
            <w:r w:rsidRPr="1BDE1309">
              <w:rPr>
                <w:rFonts w:asciiTheme="minorHAnsi" w:hAnsiTheme="minorHAnsi" w:cstheme="minorBidi"/>
                <w:lang w:val="it-IT"/>
              </w:rPr>
              <w:t>202</w:t>
            </w:r>
            <w:r w:rsidR="2C5476C7" w:rsidRPr="1BDE1309">
              <w:rPr>
                <w:rFonts w:asciiTheme="minorHAnsi" w:hAnsiTheme="minorHAnsi" w:cstheme="minorBidi"/>
                <w:lang w:val="it-IT"/>
              </w:rPr>
              <w:t>5</w:t>
            </w:r>
            <w:r w:rsidRPr="1BDE1309">
              <w:rPr>
                <w:rFonts w:asciiTheme="minorHAnsi" w:hAnsiTheme="minorHAnsi" w:cstheme="minorBidi"/>
                <w:lang w:val="it-IT"/>
              </w:rPr>
              <w:t xml:space="preserve">: </w:t>
            </w:r>
          </w:p>
          <w:p w14:paraId="58D6543D" w14:textId="7C971E5B" w:rsidR="001B639B" w:rsidRPr="00830B4B" w:rsidRDefault="3E24D896" w:rsidP="1BDE1309">
            <w:pPr>
              <w:spacing w:before="120"/>
              <w:jc w:val="both"/>
              <w:rPr>
                <w:rFonts w:asciiTheme="minorHAnsi" w:hAnsiTheme="minorHAnsi" w:cstheme="minorBidi"/>
                <w:lang w:val="it-IT"/>
              </w:rPr>
            </w:pPr>
            <w:r w:rsidRPr="1BDE1309">
              <w:rPr>
                <w:rFonts w:asciiTheme="minorHAnsi" w:hAnsiTheme="minorHAnsi" w:cstheme="minorBidi"/>
                <w:lang w:val="it-IT"/>
              </w:rPr>
              <w:t>202</w:t>
            </w:r>
            <w:r w:rsidR="48D65599" w:rsidRPr="1BDE1309">
              <w:rPr>
                <w:rFonts w:asciiTheme="minorHAnsi" w:hAnsiTheme="minorHAnsi" w:cstheme="minorBidi"/>
                <w:lang w:val="it-IT"/>
              </w:rPr>
              <w:t>4</w:t>
            </w:r>
            <w:r w:rsidRPr="1BDE1309">
              <w:rPr>
                <w:rFonts w:asciiTheme="minorHAnsi" w:hAnsiTheme="minorHAnsi" w:cstheme="minorBidi"/>
                <w:lang w:val="it-IT"/>
              </w:rPr>
              <w:t xml:space="preserve">: </w:t>
            </w:r>
          </w:p>
        </w:tc>
      </w:tr>
      <w:tr w:rsidR="001B639B" w:rsidRPr="00830B4B" w14:paraId="2946C4D9" w14:textId="77777777" w:rsidTr="1BDE1309">
        <w:trPr>
          <w:trHeight w:val="731"/>
        </w:trPr>
        <w:tc>
          <w:tcPr>
            <w:tcW w:w="4111" w:type="dxa"/>
            <w:tcBorders>
              <w:top w:val="single" w:sz="12" w:space="0" w:color="auto"/>
              <w:left w:val="single" w:sz="12" w:space="0" w:color="auto"/>
              <w:bottom w:val="single" w:sz="12" w:space="0" w:color="auto"/>
              <w:right w:val="single" w:sz="12" w:space="0" w:color="auto"/>
            </w:tcBorders>
            <w:vAlign w:val="center"/>
          </w:tcPr>
          <w:p w14:paraId="60A7CD8A" w14:textId="77777777" w:rsidR="001B639B" w:rsidRPr="00830B4B" w:rsidRDefault="001B639B" w:rsidP="00977B77">
            <w:pPr>
              <w:spacing w:before="120"/>
              <w:jc w:val="both"/>
              <w:rPr>
                <w:rFonts w:asciiTheme="minorHAnsi" w:hAnsiTheme="minorHAnsi" w:cstheme="minorHAnsi"/>
                <w:szCs w:val="22"/>
              </w:rPr>
            </w:pPr>
            <w:r w:rsidRPr="00830B4B">
              <w:rPr>
                <w:rFonts w:asciiTheme="minorHAnsi" w:hAnsiTheme="minorHAnsi" w:cstheme="minorHAnsi"/>
                <w:szCs w:val="22"/>
              </w:rPr>
              <w:t>Durchschnitt</w:t>
            </w:r>
          </w:p>
        </w:tc>
        <w:tc>
          <w:tcPr>
            <w:tcW w:w="5609" w:type="dxa"/>
            <w:tcBorders>
              <w:top w:val="single" w:sz="6" w:space="0" w:color="auto"/>
              <w:left w:val="single" w:sz="12" w:space="0" w:color="auto"/>
              <w:bottom w:val="single" w:sz="6" w:space="0" w:color="auto"/>
              <w:right w:val="single" w:sz="6" w:space="0" w:color="auto"/>
            </w:tcBorders>
          </w:tcPr>
          <w:p w14:paraId="2084FF67" w14:textId="656931DC" w:rsidR="001B639B" w:rsidRPr="00830B4B" w:rsidRDefault="00F5790A" w:rsidP="629A4694">
            <w:pPr>
              <w:spacing w:before="240"/>
              <w:ind w:left="284"/>
              <w:rPr>
                <w:rFonts w:asciiTheme="minorHAnsi" w:hAnsiTheme="minorHAnsi" w:cstheme="minorBidi"/>
                <w:b/>
                <w:bCs/>
                <w:lang w:val="it-IT"/>
              </w:rPr>
            </w:pPr>
            <w:sdt>
              <w:sdtPr>
                <w:rPr>
                  <w:rFonts w:asciiTheme="minorHAnsi" w:hAnsiTheme="minorHAnsi" w:cstheme="minorBidi"/>
                  <w:b/>
                  <w:bCs/>
                </w:rPr>
                <w:id w:val="-884873854"/>
                <w:placeholder>
                  <w:docPart w:val="C17865F5BB3A4B9BB76FAC2498D92643"/>
                </w:placeholder>
              </w:sdtPr>
              <w:sdtEndPr/>
              <w:sdtContent>
                <w:r w:rsidR="0033247D" w:rsidRPr="00830B4B">
                  <w:rPr>
                    <w:rFonts w:asciiTheme="minorHAnsi" w:hAnsiTheme="minorHAnsi" w:cstheme="minorBidi"/>
                    <w:b/>
                    <w:bCs/>
                  </w:rPr>
                  <w:t>Durchschnitt eingeben</w:t>
                </w:r>
              </w:sdtContent>
            </w:sdt>
          </w:p>
        </w:tc>
      </w:tr>
    </w:tbl>
    <w:p w14:paraId="7A2213C1" w14:textId="4236FDFB" w:rsidR="001B639B" w:rsidRPr="00830B4B" w:rsidRDefault="001B639B" w:rsidP="001629FA">
      <w:pPr>
        <w:rPr>
          <w:rFonts w:asciiTheme="minorHAnsi" w:hAnsiTheme="minorHAnsi" w:cstheme="minorHAnsi"/>
          <w:szCs w:val="22"/>
        </w:rPr>
      </w:pPr>
    </w:p>
    <w:p w14:paraId="52BA50A9" w14:textId="77777777" w:rsidR="001B639B" w:rsidRPr="00830B4B" w:rsidRDefault="001B639B" w:rsidP="001629FA">
      <w:pPr>
        <w:rPr>
          <w:rFonts w:asciiTheme="minorHAnsi" w:hAnsiTheme="minorHAnsi" w:cstheme="minorHAnsi"/>
          <w:szCs w:val="22"/>
        </w:rPr>
      </w:pPr>
    </w:p>
    <w:p w14:paraId="1587F858" w14:textId="33D5D169" w:rsidR="001B639B" w:rsidRPr="00830B4B" w:rsidRDefault="1FBE416F" w:rsidP="1BDE1309">
      <w:pPr>
        <w:pStyle w:val="Aufzhlungszeichen"/>
        <w:numPr>
          <w:ilvl w:val="0"/>
          <w:numId w:val="0"/>
        </w:numPr>
      </w:pPr>
      <w:r w:rsidRPr="1BDE1309">
        <w:rPr>
          <w:rFonts w:asciiTheme="minorHAnsi" w:hAnsiTheme="minorHAnsi" w:cstheme="minorBidi"/>
        </w:rPr>
        <w:t xml:space="preserve">Los </w:t>
      </w:r>
      <w:r w:rsidR="05C397B3" w:rsidRPr="1BDE1309">
        <w:rPr>
          <w:rFonts w:asciiTheme="minorHAnsi" w:hAnsiTheme="minorHAnsi" w:cstheme="minorBidi"/>
        </w:rPr>
        <w:t>2</w:t>
      </w:r>
      <w:r w:rsidRPr="1BDE1309">
        <w:rPr>
          <w:rFonts w:asciiTheme="minorHAnsi" w:hAnsiTheme="minorHAnsi" w:cstheme="minorBidi"/>
        </w:rPr>
        <w:t xml:space="preserve">: </w:t>
      </w:r>
    </w:p>
    <w:p w14:paraId="6678183A" w14:textId="7408BF80" w:rsidR="001B639B" w:rsidRPr="00830B4B" w:rsidRDefault="001B639B" w:rsidP="1BDE1309">
      <w:pPr>
        <w:pStyle w:val="Aufzhlungszeichen"/>
        <w:numPr>
          <w:ilvl w:val="0"/>
          <w:numId w:val="0"/>
        </w:numPr>
        <w:rPr>
          <w:rFonts w:asciiTheme="minorHAnsi" w:hAnsiTheme="minorHAnsi" w:cstheme="minorBidi"/>
        </w:rPr>
      </w:pPr>
    </w:p>
    <w:tbl>
      <w:tblPr>
        <w:tblStyle w:val="Tabellenraster"/>
        <w:tblW w:w="0" w:type="auto"/>
        <w:tblInd w:w="108" w:type="dxa"/>
        <w:tblBorders>
          <w:insideH w:val="single" w:sz="6" w:space="0" w:color="auto"/>
          <w:insideV w:val="single" w:sz="6" w:space="0" w:color="auto"/>
        </w:tblBorders>
        <w:tblLook w:val="01E0" w:firstRow="1" w:lastRow="1" w:firstColumn="1" w:lastColumn="1" w:noHBand="0" w:noVBand="0"/>
      </w:tblPr>
      <w:tblGrid>
        <w:gridCol w:w="3973"/>
        <w:gridCol w:w="5392"/>
      </w:tblGrid>
      <w:tr w:rsidR="1BDE1309" w14:paraId="1E9AD3A8" w14:textId="77777777" w:rsidTr="1BDE1309">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57F5458A" w14:textId="474DB2E4" w:rsidR="1BDE1309" w:rsidRDefault="1BDE1309" w:rsidP="1BDE1309">
            <w:pPr>
              <w:spacing w:before="120"/>
              <w:jc w:val="both"/>
              <w:rPr>
                <w:rFonts w:asciiTheme="minorHAnsi" w:hAnsiTheme="minorHAnsi" w:cstheme="minorBidi"/>
              </w:rPr>
            </w:pPr>
            <w:r w:rsidRPr="1BDE1309">
              <w:rPr>
                <w:rFonts w:asciiTheme="minorHAnsi" w:hAnsiTheme="minorHAnsi" w:cstheme="minorBidi"/>
              </w:rPr>
              <w:t xml:space="preserve">Jährliche Beschäftigtenzahl </w:t>
            </w:r>
            <w:r w:rsidR="53A22FCC" w:rsidRPr="1BDE1309">
              <w:rPr>
                <w:rStyle w:val="Fett"/>
                <w:b w:val="0"/>
                <w:bCs w:val="0"/>
              </w:rPr>
              <w:t>im Bereich</w:t>
            </w:r>
            <w:r w:rsidRPr="1BDE1309">
              <w:rPr>
                <w:rStyle w:val="Fett"/>
              </w:rPr>
              <w:t xml:space="preserve"> </w:t>
            </w:r>
            <w:r w:rsidR="1B6416AB" w:rsidRPr="1BDE1309">
              <w:rPr>
                <w:rFonts w:asciiTheme="minorHAnsi" w:eastAsiaTheme="minorEastAsia" w:hAnsiTheme="minorHAnsi" w:cstheme="minorBidi"/>
                <w:szCs w:val="22"/>
              </w:rPr>
              <w:t>Softwaresecuritytests</w:t>
            </w:r>
            <w:r w:rsidR="1B6416AB" w:rsidRPr="1BDE1309">
              <w:rPr>
                <w:rFonts w:asciiTheme="minorHAnsi" w:hAnsiTheme="minorHAnsi" w:cstheme="minorBidi"/>
              </w:rPr>
              <w:t xml:space="preserve"> </w:t>
            </w:r>
            <w:r w:rsidRPr="1BDE1309">
              <w:rPr>
                <w:rFonts w:asciiTheme="minorHAnsi" w:hAnsiTheme="minorHAnsi" w:cstheme="minorBidi"/>
              </w:rPr>
              <w:t>in den letzten drei Jahren:</w:t>
            </w:r>
          </w:p>
        </w:tc>
        <w:tc>
          <w:tcPr>
            <w:tcW w:w="5609" w:type="dxa"/>
            <w:tcBorders>
              <w:top w:val="single" w:sz="6" w:space="0" w:color="auto"/>
              <w:left w:val="single" w:sz="12" w:space="0" w:color="auto"/>
              <w:bottom w:val="single" w:sz="6" w:space="0" w:color="auto"/>
              <w:right w:val="single" w:sz="6" w:space="0" w:color="auto"/>
            </w:tcBorders>
          </w:tcPr>
          <w:p w14:paraId="6E65C29D" w14:textId="5924CB0F" w:rsidR="1BDE1309" w:rsidRDefault="1BDE1309" w:rsidP="1BDE1309">
            <w:pPr>
              <w:spacing w:before="120"/>
              <w:rPr>
                <w:rFonts w:asciiTheme="minorHAnsi" w:hAnsiTheme="minorHAnsi" w:cstheme="minorBidi"/>
                <w:lang w:val="it-IT"/>
              </w:rPr>
            </w:pPr>
            <w:r w:rsidRPr="1BDE1309">
              <w:rPr>
                <w:rFonts w:asciiTheme="minorHAnsi" w:hAnsiTheme="minorHAnsi" w:cstheme="minorBidi"/>
                <w:lang w:val="it-IT"/>
              </w:rPr>
              <w:t xml:space="preserve">2026: </w:t>
            </w:r>
          </w:p>
          <w:p w14:paraId="78C2D09D" w14:textId="12491C26" w:rsidR="1BDE1309" w:rsidRDefault="1BDE1309" w:rsidP="1BDE1309">
            <w:pPr>
              <w:spacing w:before="60"/>
              <w:jc w:val="both"/>
              <w:rPr>
                <w:rFonts w:asciiTheme="minorHAnsi" w:hAnsiTheme="minorHAnsi" w:cstheme="minorBidi"/>
                <w:lang w:val="it-IT"/>
              </w:rPr>
            </w:pPr>
            <w:r w:rsidRPr="1BDE1309">
              <w:rPr>
                <w:rFonts w:asciiTheme="minorHAnsi" w:hAnsiTheme="minorHAnsi" w:cstheme="minorBidi"/>
                <w:lang w:val="it-IT"/>
              </w:rPr>
              <w:t xml:space="preserve">2025: </w:t>
            </w:r>
          </w:p>
          <w:p w14:paraId="57A1DB3A" w14:textId="7C971E5B" w:rsidR="1BDE1309" w:rsidRDefault="1BDE1309" w:rsidP="1BDE1309">
            <w:pPr>
              <w:spacing w:before="120"/>
              <w:jc w:val="both"/>
              <w:rPr>
                <w:rFonts w:asciiTheme="minorHAnsi" w:hAnsiTheme="minorHAnsi" w:cstheme="minorBidi"/>
                <w:lang w:val="it-IT"/>
              </w:rPr>
            </w:pPr>
            <w:r w:rsidRPr="1BDE1309">
              <w:rPr>
                <w:rFonts w:asciiTheme="minorHAnsi" w:hAnsiTheme="minorHAnsi" w:cstheme="minorBidi"/>
                <w:lang w:val="it-IT"/>
              </w:rPr>
              <w:t xml:space="preserve">2024: </w:t>
            </w:r>
          </w:p>
        </w:tc>
      </w:tr>
      <w:tr w:rsidR="1BDE1309" w14:paraId="7573A99F" w14:textId="77777777" w:rsidTr="1BDE1309">
        <w:trPr>
          <w:trHeight w:val="731"/>
        </w:trPr>
        <w:tc>
          <w:tcPr>
            <w:tcW w:w="4111" w:type="dxa"/>
            <w:tcBorders>
              <w:top w:val="single" w:sz="12" w:space="0" w:color="auto"/>
              <w:left w:val="single" w:sz="12" w:space="0" w:color="auto"/>
              <w:bottom w:val="single" w:sz="12" w:space="0" w:color="auto"/>
              <w:right w:val="single" w:sz="12" w:space="0" w:color="auto"/>
            </w:tcBorders>
            <w:vAlign w:val="center"/>
          </w:tcPr>
          <w:p w14:paraId="6CEE40B1" w14:textId="77777777" w:rsidR="1BDE1309" w:rsidRDefault="1BDE1309" w:rsidP="1BDE1309">
            <w:pPr>
              <w:spacing w:before="120"/>
              <w:jc w:val="both"/>
              <w:rPr>
                <w:rFonts w:asciiTheme="minorHAnsi" w:hAnsiTheme="minorHAnsi" w:cstheme="minorBidi"/>
              </w:rPr>
            </w:pPr>
            <w:r w:rsidRPr="1BDE1309">
              <w:rPr>
                <w:rFonts w:asciiTheme="minorHAnsi" w:hAnsiTheme="minorHAnsi" w:cstheme="minorBidi"/>
              </w:rPr>
              <w:t>Durchschnitt</w:t>
            </w:r>
          </w:p>
        </w:tc>
        <w:tc>
          <w:tcPr>
            <w:tcW w:w="5609" w:type="dxa"/>
            <w:tcBorders>
              <w:top w:val="single" w:sz="6" w:space="0" w:color="auto"/>
              <w:left w:val="single" w:sz="12" w:space="0" w:color="auto"/>
              <w:bottom w:val="single" w:sz="6" w:space="0" w:color="auto"/>
              <w:right w:val="single" w:sz="6" w:space="0" w:color="auto"/>
            </w:tcBorders>
          </w:tcPr>
          <w:p w14:paraId="2FA6B897" w14:textId="656931DC" w:rsidR="1BDE1309" w:rsidRDefault="00F5790A" w:rsidP="1BDE1309">
            <w:pPr>
              <w:spacing w:before="240"/>
              <w:ind w:left="284"/>
              <w:rPr>
                <w:rFonts w:asciiTheme="minorHAnsi" w:hAnsiTheme="minorHAnsi" w:cstheme="minorBidi"/>
                <w:b/>
                <w:bCs/>
                <w:lang w:val="it-IT"/>
              </w:rPr>
            </w:pPr>
            <w:sdt>
              <w:sdtPr>
                <w:rPr>
                  <w:rFonts w:asciiTheme="minorHAnsi" w:hAnsiTheme="minorHAnsi" w:cstheme="minorBidi"/>
                  <w:b/>
                  <w:bCs/>
                </w:rPr>
                <w:id w:val="53006314"/>
                <w:placeholder>
                  <w:docPart w:val="0145EC94F5B748D0B4661AEC7B50CEB2"/>
                </w:placeholder>
              </w:sdtPr>
              <w:sdtEndPr/>
              <w:sdtContent>
                <w:r w:rsidR="1BDE1309" w:rsidRPr="1BDE1309">
                  <w:rPr>
                    <w:rFonts w:asciiTheme="minorHAnsi" w:hAnsiTheme="minorHAnsi" w:cstheme="minorBidi"/>
                    <w:b/>
                    <w:bCs/>
                  </w:rPr>
                  <w:t>Durchschnitt eingeben</w:t>
                </w:r>
              </w:sdtContent>
            </w:sdt>
          </w:p>
        </w:tc>
      </w:tr>
    </w:tbl>
    <w:p w14:paraId="262F2877" w14:textId="4236FDFB" w:rsidR="001B639B" w:rsidRPr="00830B4B" w:rsidRDefault="001B639B" w:rsidP="1BDE1309">
      <w:pPr>
        <w:rPr>
          <w:rFonts w:asciiTheme="minorHAnsi" w:hAnsiTheme="minorHAnsi" w:cstheme="minorBidi"/>
        </w:rPr>
      </w:pPr>
    </w:p>
    <w:p w14:paraId="6536304C" w14:textId="77777777" w:rsidR="001B639B" w:rsidRPr="00830B4B" w:rsidRDefault="001B639B" w:rsidP="1BDE1309">
      <w:pPr>
        <w:rPr>
          <w:rFonts w:asciiTheme="minorHAnsi" w:hAnsiTheme="minorHAnsi" w:cstheme="minorBidi"/>
        </w:rPr>
      </w:pPr>
    </w:p>
    <w:p w14:paraId="5E084956" w14:textId="2688EEDB" w:rsidR="001B639B" w:rsidRPr="00830B4B" w:rsidRDefault="6F7BED32" w:rsidP="1BDE1309">
      <w:pPr>
        <w:pStyle w:val="Aufzhlungszeichen"/>
        <w:numPr>
          <w:ilvl w:val="0"/>
          <w:numId w:val="0"/>
        </w:numPr>
      </w:pPr>
      <w:r w:rsidRPr="1BDE1309">
        <w:rPr>
          <w:rFonts w:asciiTheme="minorHAnsi" w:hAnsiTheme="minorHAnsi" w:cstheme="minorBidi"/>
        </w:rPr>
        <w:t xml:space="preserve">Los 3: </w:t>
      </w:r>
    </w:p>
    <w:p w14:paraId="651978E3" w14:textId="7408BF80" w:rsidR="001B639B" w:rsidRPr="00830B4B" w:rsidRDefault="001B639B" w:rsidP="1BDE1309">
      <w:pPr>
        <w:pStyle w:val="Aufzhlungszeichen"/>
        <w:numPr>
          <w:ilvl w:val="0"/>
          <w:numId w:val="0"/>
        </w:numPr>
        <w:rPr>
          <w:rFonts w:asciiTheme="minorHAnsi" w:hAnsiTheme="minorHAnsi" w:cstheme="minorBidi"/>
        </w:rPr>
      </w:pPr>
    </w:p>
    <w:tbl>
      <w:tblPr>
        <w:tblStyle w:val="Tabellenraster"/>
        <w:tblW w:w="0" w:type="auto"/>
        <w:tblInd w:w="108" w:type="dxa"/>
        <w:tblBorders>
          <w:insideH w:val="single" w:sz="6" w:space="0" w:color="auto"/>
          <w:insideV w:val="single" w:sz="6" w:space="0" w:color="auto"/>
        </w:tblBorders>
        <w:tblLook w:val="01E0" w:firstRow="1" w:lastRow="1" w:firstColumn="1" w:lastColumn="1" w:noHBand="0" w:noVBand="0"/>
      </w:tblPr>
      <w:tblGrid>
        <w:gridCol w:w="3961"/>
        <w:gridCol w:w="5404"/>
      </w:tblGrid>
      <w:tr w:rsidR="1BDE1309" w14:paraId="19C792CA" w14:textId="77777777" w:rsidTr="1BDE1309">
        <w:trPr>
          <w:trHeight w:val="992"/>
        </w:trPr>
        <w:tc>
          <w:tcPr>
            <w:tcW w:w="4111" w:type="dxa"/>
            <w:tcBorders>
              <w:top w:val="single" w:sz="12" w:space="0" w:color="auto"/>
              <w:left w:val="single" w:sz="12" w:space="0" w:color="auto"/>
              <w:bottom w:val="single" w:sz="12" w:space="0" w:color="auto"/>
              <w:right w:val="single" w:sz="12" w:space="0" w:color="auto"/>
            </w:tcBorders>
            <w:vAlign w:val="center"/>
          </w:tcPr>
          <w:p w14:paraId="2A1665BF" w14:textId="0131A523" w:rsidR="1BDE1309" w:rsidRDefault="1BDE1309" w:rsidP="1BDE1309">
            <w:pPr>
              <w:spacing w:before="120"/>
              <w:jc w:val="both"/>
              <w:rPr>
                <w:rFonts w:asciiTheme="minorHAnsi" w:hAnsiTheme="minorHAnsi" w:cstheme="minorBidi"/>
              </w:rPr>
            </w:pPr>
            <w:r w:rsidRPr="1BDE1309">
              <w:rPr>
                <w:rFonts w:asciiTheme="minorHAnsi" w:hAnsiTheme="minorHAnsi" w:cstheme="minorBidi"/>
              </w:rPr>
              <w:t>Jährliche Beschäftigtenzahl</w:t>
            </w:r>
            <w:r w:rsidR="3AAF94C1" w:rsidRPr="1BDE1309">
              <w:rPr>
                <w:rFonts w:asciiTheme="minorHAnsi" w:eastAsiaTheme="minorEastAsia" w:hAnsiTheme="minorHAnsi" w:cstheme="minorBidi"/>
                <w:szCs w:val="22"/>
              </w:rPr>
              <w:t xml:space="preserve"> im Bereich Code Review </w:t>
            </w:r>
            <w:r w:rsidRPr="1BDE1309">
              <w:rPr>
                <w:rFonts w:asciiTheme="minorHAnsi" w:hAnsiTheme="minorHAnsi" w:cstheme="minorBidi"/>
              </w:rPr>
              <w:t>in den letzten drei Jahren:</w:t>
            </w:r>
          </w:p>
        </w:tc>
        <w:tc>
          <w:tcPr>
            <w:tcW w:w="5609" w:type="dxa"/>
            <w:tcBorders>
              <w:top w:val="single" w:sz="6" w:space="0" w:color="auto"/>
              <w:left w:val="single" w:sz="12" w:space="0" w:color="auto"/>
              <w:bottom w:val="single" w:sz="6" w:space="0" w:color="auto"/>
              <w:right w:val="single" w:sz="6" w:space="0" w:color="auto"/>
            </w:tcBorders>
          </w:tcPr>
          <w:p w14:paraId="10CE2C31" w14:textId="5924CB0F" w:rsidR="1BDE1309" w:rsidRDefault="1BDE1309" w:rsidP="1BDE1309">
            <w:pPr>
              <w:spacing w:before="120"/>
              <w:rPr>
                <w:rFonts w:asciiTheme="minorHAnsi" w:hAnsiTheme="minorHAnsi" w:cstheme="minorBidi"/>
                <w:lang w:val="it-IT"/>
              </w:rPr>
            </w:pPr>
            <w:r w:rsidRPr="1BDE1309">
              <w:rPr>
                <w:rFonts w:asciiTheme="minorHAnsi" w:hAnsiTheme="minorHAnsi" w:cstheme="minorBidi"/>
                <w:lang w:val="it-IT"/>
              </w:rPr>
              <w:t xml:space="preserve">2026: </w:t>
            </w:r>
          </w:p>
          <w:p w14:paraId="1EEADF11" w14:textId="12491C26" w:rsidR="1BDE1309" w:rsidRDefault="1BDE1309" w:rsidP="1BDE1309">
            <w:pPr>
              <w:spacing w:before="60"/>
              <w:jc w:val="both"/>
              <w:rPr>
                <w:rFonts w:asciiTheme="minorHAnsi" w:hAnsiTheme="minorHAnsi" w:cstheme="minorBidi"/>
                <w:lang w:val="it-IT"/>
              </w:rPr>
            </w:pPr>
            <w:r w:rsidRPr="1BDE1309">
              <w:rPr>
                <w:rFonts w:asciiTheme="minorHAnsi" w:hAnsiTheme="minorHAnsi" w:cstheme="minorBidi"/>
                <w:lang w:val="it-IT"/>
              </w:rPr>
              <w:t xml:space="preserve">2025: </w:t>
            </w:r>
          </w:p>
          <w:p w14:paraId="2D05AF12" w14:textId="7C971E5B" w:rsidR="1BDE1309" w:rsidRDefault="1BDE1309" w:rsidP="1BDE1309">
            <w:pPr>
              <w:spacing w:before="120"/>
              <w:jc w:val="both"/>
              <w:rPr>
                <w:rFonts w:asciiTheme="minorHAnsi" w:hAnsiTheme="minorHAnsi" w:cstheme="minorBidi"/>
                <w:lang w:val="it-IT"/>
              </w:rPr>
            </w:pPr>
            <w:r w:rsidRPr="1BDE1309">
              <w:rPr>
                <w:rFonts w:asciiTheme="minorHAnsi" w:hAnsiTheme="minorHAnsi" w:cstheme="minorBidi"/>
                <w:lang w:val="it-IT"/>
              </w:rPr>
              <w:t xml:space="preserve">2024: </w:t>
            </w:r>
          </w:p>
        </w:tc>
      </w:tr>
      <w:tr w:rsidR="1BDE1309" w14:paraId="33BDD70D" w14:textId="77777777" w:rsidTr="1BDE1309">
        <w:trPr>
          <w:trHeight w:val="731"/>
        </w:trPr>
        <w:tc>
          <w:tcPr>
            <w:tcW w:w="4111" w:type="dxa"/>
            <w:tcBorders>
              <w:top w:val="single" w:sz="12" w:space="0" w:color="auto"/>
              <w:left w:val="single" w:sz="12" w:space="0" w:color="auto"/>
              <w:bottom w:val="single" w:sz="12" w:space="0" w:color="auto"/>
              <w:right w:val="single" w:sz="12" w:space="0" w:color="auto"/>
            </w:tcBorders>
            <w:vAlign w:val="center"/>
          </w:tcPr>
          <w:p w14:paraId="6447403B" w14:textId="77777777" w:rsidR="1BDE1309" w:rsidRDefault="1BDE1309" w:rsidP="1BDE1309">
            <w:pPr>
              <w:spacing w:before="120"/>
              <w:jc w:val="both"/>
              <w:rPr>
                <w:rFonts w:asciiTheme="minorHAnsi" w:hAnsiTheme="minorHAnsi" w:cstheme="minorBidi"/>
              </w:rPr>
            </w:pPr>
            <w:r w:rsidRPr="1BDE1309">
              <w:rPr>
                <w:rFonts w:asciiTheme="minorHAnsi" w:hAnsiTheme="minorHAnsi" w:cstheme="minorBidi"/>
              </w:rPr>
              <w:t>Durchschnitt</w:t>
            </w:r>
          </w:p>
        </w:tc>
        <w:tc>
          <w:tcPr>
            <w:tcW w:w="5609" w:type="dxa"/>
            <w:tcBorders>
              <w:top w:val="single" w:sz="6" w:space="0" w:color="auto"/>
              <w:left w:val="single" w:sz="12" w:space="0" w:color="auto"/>
              <w:bottom w:val="single" w:sz="6" w:space="0" w:color="auto"/>
              <w:right w:val="single" w:sz="6" w:space="0" w:color="auto"/>
            </w:tcBorders>
          </w:tcPr>
          <w:p w14:paraId="75ED5E31" w14:textId="656931DC" w:rsidR="1BDE1309" w:rsidRDefault="00F5790A" w:rsidP="1BDE1309">
            <w:pPr>
              <w:spacing w:before="240"/>
              <w:ind w:left="284"/>
              <w:rPr>
                <w:rFonts w:asciiTheme="minorHAnsi" w:hAnsiTheme="minorHAnsi" w:cstheme="minorBidi"/>
                <w:b/>
                <w:bCs/>
                <w:lang w:val="it-IT"/>
              </w:rPr>
            </w:pPr>
            <w:sdt>
              <w:sdtPr>
                <w:rPr>
                  <w:rFonts w:asciiTheme="minorHAnsi" w:hAnsiTheme="minorHAnsi" w:cstheme="minorBidi"/>
                  <w:b/>
                  <w:bCs/>
                </w:rPr>
                <w:id w:val="1860764551"/>
                <w:placeholder>
                  <w:docPart w:val="BD536DCB0B5D4607AD9D5195158BEEA3"/>
                </w:placeholder>
              </w:sdtPr>
              <w:sdtEndPr/>
              <w:sdtContent>
                <w:r w:rsidR="1BDE1309" w:rsidRPr="1BDE1309">
                  <w:rPr>
                    <w:rFonts w:asciiTheme="minorHAnsi" w:hAnsiTheme="minorHAnsi" w:cstheme="minorBidi"/>
                    <w:b/>
                    <w:bCs/>
                  </w:rPr>
                  <w:t>Durchschnitt eingeben</w:t>
                </w:r>
              </w:sdtContent>
            </w:sdt>
          </w:p>
        </w:tc>
      </w:tr>
    </w:tbl>
    <w:p w14:paraId="3E43D21D" w14:textId="4236FDFB" w:rsidR="001B639B" w:rsidRPr="00830B4B" w:rsidRDefault="001B639B" w:rsidP="1BDE1309">
      <w:pPr>
        <w:rPr>
          <w:rFonts w:asciiTheme="minorHAnsi" w:hAnsiTheme="minorHAnsi" w:cstheme="minorBidi"/>
        </w:rPr>
      </w:pPr>
    </w:p>
    <w:p w14:paraId="286F6F3D" w14:textId="77777777" w:rsidR="001B639B" w:rsidRPr="00830B4B" w:rsidRDefault="001B639B" w:rsidP="1BDE1309">
      <w:pPr>
        <w:rPr>
          <w:rFonts w:asciiTheme="minorHAnsi" w:hAnsiTheme="minorHAnsi" w:cstheme="minorBidi"/>
        </w:rPr>
      </w:pPr>
    </w:p>
    <w:p w14:paraId="36CD73B5" w14:textId="200B9E3B" w:rsidR="001B639B" w:rsidRPr="00830B4B" w:rsidRDefault="001B639B" w:rsidP="1BDE1309">
      <w:pPr>
        <w:rPr>
          <w:rFonts w:asciiTheme="minorHAnsi" w:hAnsiTheme="minorHAnsi" w:cstheme="minorBidi"/>
        </w:rPr>
      </w:pPr>
    </w:p>
    <w:p w14:paraId="31D54018" w14:textId="77777777" w:rsidR="00270F16" w:rsidRPr="00965735" w:rsidRDefault="00270F16" w:rsidP="00DB0124">
      <w:pPr>
        <w:pStyle w:val="berschrift1"/>
      </w:pPr>
      <w:r w:rsidRPr="00830B4B">
        <w:rPr>
          <w:color w:val="auto"/>
        </w:rPr>
        <w:lastRenderedPageBreak/>
        <w:t>Bewerber-/Bieterge</w:t>
      </w:r>
      <w:r w:rsidRPr="00965735">
        <w:t>meinschaftserklärung</w:t>
      </w:r>
    </w:p>
    <w:p w14:paraId="5D08ABF6" w14:textId="77777777" w:rsidR="00270F16" w:rsidRPr="00C50B87" w:rsidRDefault="00270F16" w:rsidP="00270F16">
      <w:pPr>
        <w:spacing w:line="312" w:lineRule="auto"/>
        <w:rPr>
          <w:rFonts w:asciiTheme="minorHAnsi" w:hAnsiTheme="minorHAnsi" w:cstheme="minorHAnsi"/>
          <w:b/>
          <w:szCs w:val="22"/>
        </w:rPr>
      </w:pPr>
    </w:p>
    <w:p w14:paraId="30B9F501" w14:textId="647B5EC6" w:rsidR="00270F16" w:rsidRPr="00C50B87" w:rsidRDefault="00F5790A" w:rsidP="00270F16">
      <w:pPr>
        <w:autoSpaceDE w:val="0"/>
        <w:autoSpaceDN w:val="0"/>
        <w:adjustRightInd w:val="0"/>
        <w:spacing w:line="312" w:lineRule="auto"/>
        <w:rPr>
          <w:rFonts w:asciiTheme="minorHAnsi" w:hAnsiTheme="minorHAnsi" w:cstheme="minorHAnsi"/>
          <w:szCs w:val="22"/>
        </w:rPr>
      </w:pPr>
      <w:sdt>
        <w:sdtPr>
          <w:rPr>
            <w:rFonts w:asciiTheme="minorHAnsi" w:hAnsiTheme="minorHAnsi" w:cstheme="minorHAnsi"/>
            <w:szCs w:val="22"/>
          </w:rPr>
          <w:id w:val="-1597233944"/>
          <w14:checkbox>
            <w14:checked w14:val="0"/>
            <w14:checkedState w14:val="2612" w14:font="MS Gothic"/>
            <w14:uncheckedState w14:val="2610" w14:font="MS Gothic"/>
          </w14:checkbox>
        </w:sdtPr>
        <w:sdtEndPr/>
        <w:sdtContent>
          <w:r w:rsidR="00C668B6">
            <w:rPr>
              <w:rFonts w:ascii="MS Gothic" w:eastAsia="MS Gothic" w:hAnsi="MS Gothic" w:cstheme="minorHAnsi" w:hint="eastAsia"/>
              <w:szCs w:val="22"/>
            </w:rPr>
            <w:t>☐</w:t>
          </w:r>
        </w:sdtContent>
      </w:sdt>
      <w:r w:rsidR="00270F16">
        <w:rPr>
          <w:rFonts w:asciiTheme="minorHAnsi" w:hAnsiTheme="minorHAnsi" w:cstheme="minorHAnsi"/>
          <w:szCs w:val="22"/>
        </w:rPr>
        <w:t xml:space="preserve"> </w:t>
      </w:r>
      <w:r w:rsidR="00270F16">
        <w:rPr>
          <w:rFonts w:asciiTheme="minorHAnsi" w:hAnsiTheme="minorHAnsi" w:cstheme="minorHAnsi"/>
          <w:szCs w:val="22"/>
        </w:rPr>
        <w:tab/>
      </w:r>
      <w:r w:rsidR="00270F16" w:rsidRPr="00C50B87">
        <w:rPr>
          <w:rFonts w:asciiTheme="minorHAnsi" w:hAnsiTheme="minorHAnsi" w:cstheme="minorHAnsi"/>
          <w:szCs w:val="22"/>
        </w:rPr>
        <w:t>Für die Bewerber-/Bietergemeinschaft</w:t>
      </w:r>
    </w:p>
    <w:p w14:paraId="68F8EBC5" w14:textId="77777777" w:rsidR="00270F16" w:rsidRPr="00C50B87" w:rsidRDefault="00270F16" w:rsidP="00270F16">
      <w:pPr>
        <w:tabs>
          <w:tab w:val="left" w:pos="7944"/>
        </w:tabs>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ab/>
      </w:r>
    </w:p>
    <w:p w14:paraId="3079DE8D" w14:textId="77777777" w:rsidR="00270F16" w:rsidRPr="00C50B87" w:rsidRDefault="00F5790A" w:rsidP="00270F16">
      <w:pPr>
        <w:autoSpaceDE w:val="0"/>
        <w:autoSpaceDN w:val="0"/>
        <w:adjustRightInd w:val="0"/>
        <w:spacing w:line="312" w:lineRule="auto"/>
        <w:ind w:left="2832" w:firstLine="708"/>
        <w:rPr>
          <w:rFonts w:asciiTheme="minorHAnsi" w:hAnsiTheme="minorHAnsi" w:cstheme="minorHAnsi"/>
          <w:i/>
          <w:szCs w:val="22"/>
        </w:rPr>
      </w:pPr>
      <w:sdt>
        <w:sdtPr>
          <w:rPr>
            <w:rFonts w:asciiTheme="minorHAnsi" w:hAnsiTheme="minorHAnsi" w:cstheme="minorHAnsi"/>
            <w:i/>
            <w:szCs w:val="22"/>
          </w:rPr>
          <w:id w:val="-1923327674"/>
          <w:placeholder>
            <w:docPart w:val="9ECC57DAEFC7454CAC91312CB106E2A6"/>
          </w:placeholder>
          <w:showingPlcHdr/>
        </w:sdtPr>
        <w:sdtEndPr/>
        <w:sdtContent>
          <w:r w:rsidR="00270F16" w:rsidRPr="00C50B87">
            <w:rPr>
              <w:rStyle w:val="Platzhaltertext"/>
              <w:rFonts w:cstheme="minorHAnsi"/>
              <w:sz w:val="22"/>
              <w:szCs w:val="22"/>
            </w:rPr>
            <w:t>Name und Rechtsform eingeben</w:t>
          </w:r>
        </w:sdtContent>
      </w:sdt>
      <w:r w:rsidR="00270F16" w:rsidRPr="00C50B87">
        <w:rPr>
          <w:rFonts w:asciiTheme="minorHAnsi" w:hAnsiTheme="minorHAnsi" w:cstheme="minorHAnsi"/>
          <w:i/>
          <w:szCs w:val="22"/>
        </w:rPr>
        <w:t xml:space="preserve"> </w:t>
      </w:r>
    </w:p>
    <w:p w14:paraId="4E5B95F9" w14:textId="77777777" w:rsidR="00270F16" w:rsidRPr="00C50B87" w:rsidRDefault="00270F16" w:rsidP="00270F16">
      <w:pPr>
        <w:autoSpaceDE w:val="0"/>
        <w:autoSpaceDN w:val="0"/>
        <w:adjustRightInd w:val="0"/>
        <w:spacing w:line="312" w:lineRule="auto"/>
        <w:ind w:left="2832" w:firstLine="708"/>
        <w:rPr>
          <w:rFonts w:asciiTheme="minorHAnsi" w:hAnsiTheme="minorHAnsi" w:cstheme="minorHAnsi"/>
          <w:i/>
          <w:szCs w:val="22"/>
        </w:rPr>
      </w:pPr>
      <w:r w:rsidRPr="00C50B87">
        <w:rPr>
          <w:rFonts w:asciiTheme="minorHAnsi" w:hAnsiTheme="minorHAnsi" w:cstheme="minorHAnsi"/>
          <w:i/>
          <w:szCs w:val="22"/>
        </w:rPr>
        <w:t>[Name und Rechtsform</w:t>
      </w:r>
      <w:r>
        <w:rPr>
          <w:rFonts w:asciiTheme="minorHAnsi" w:hAnsiTheme="minorHAnsi" w:cstheme="minorHAnsi"/>
          <w:i/>
          <w:szCs w:val="22"/>
        </w:rPr>
        <w:t xml:space="preserve"> der Bietergemeinschaft</w:t>
      </w:r>
      <w:r w:rsidRPr="00C50B87">
        <w:rPr>
          <w:rFonts w:asciiTheme="minorHAnsi" w:hAnsiTheme="minorHAnsi" w:cstheme="minorHAnsi"/>
          <w:i/>
          <w:szCs w:val="22"/>
        </w:rPr>
        <w:t>]</w:t>
      </w:r>
    </w:p>
    <w:p w14:paraId="2A9547A0" w14:textId="77777777" w:rsidR="00270F16" w:rsidRPr="00C50B87" w:rsidRDefault="00270F16" w:rsidP="00270F16">
      <w:pPr>
        <w:autoSpaceDE w:val="0"/>
        <w:autoSpaceDN w:val="0"/>
        <w:adjustRightInd w:val="0"/>
        <w:spacing w:line="312" w:lineRule="auto"/>
        <w:ind w:left="2832" w:firstLine="708"/>
        <w:rPr>
          <w:rFonts w:asciiTheme="minorHAnsi" w:hAnsiTheme="minorHAnsi" w:cstheme="minorHAnsi"/>
          <w:i/>
          <w:szCs w:val="22"/>
        </w:rPr>
      </w:pPr>
    </w:p>
    <w:p w14:paraId="3BE99A9E" w14:textId="4FF4C42B" w:rsidR="00270F16" w:rsidRPr="00C50B87" w:rsidRDefault="00270F16" w:rsidP="00270F16">
      <w:pPr>
        <w:spacing w:line="312" w:lineRule="auto"/>
        <w:ind w:left="709"/>
        <w:rPr>
          <w:rFonts w:asciiTheme="minorHAnsi" w:hAnsiTheme="minorHAnsi" w:cstheme="minorHAnsi"/>
          <w:szCs w:val="22"/>
        </w:rPr>
      </w:pPr>
      <w:r w:rsidRPr="00C50B87">
        <w:rPr>
          <w:rFonts w:asciiTheme="minorHAnsi" w:hAnsiTheme="minorHAnsi" w:cstheme="minorHAnsi"/>
          <w:szCs w:val="22"/>
        </w:rPr>
        <w:t>und zugleich für die nachfolgend genannten Mitglieder der Bewerber-/Bietergemeinschaft erklären wir hiermit:</w:t>
      </w:r>
    </w:p>
    <w:p w14:paraId="0BDD82E8" w14:textId="77777777" w:rsidR="00270F16" w:rsidRPr="00C50B87" w:rsidRDefault="00270F16" w:rsidP="00270F16">
      <w:pPr>
        <w:autoSpaceDE w:val="0"/>
        <w:autoSpaceDN w:val="0"/>
        <w:adjustRightInd w:val="0"/>
        <w:spacing w:line="312" w:lineRule="auto"/>
        <w:rPr>
          <w:rFonts w:asciiTheme="minorHAnsi" w:hAnsiTheme="minorHAnsi" w:cstheme="minorHAnsi"/>
          <w:b/>
          <w:szCs w:val="22"/>
        </w:rPr>
      </w:pPr>
    </w:p>
    <w:p w14:paraId="4BF3BA26" w14:textId="77777777" w:rsidR="00270F16" w:rsidRPr="00BA7B24" w:rsidRDefault="00270F16" w:rsidP="00270F16">
      <w:pPr>
        <w:autoSpaceDE w:val="0"/>
        <w:autoSpaceDN w:val="0"/>
        <w:adjustRightInd w:val="0"/>
        <w:spacing w:line="312" w:lineRule="auto"/>
        <w:jc w:val="center"/>
        <w:rPr>
          <w:rFonts w:asciiTheme="minorHAnsi" w:hAnsiTheme="minorHAnsi" w:cstheme="minorHAnsi"/>
          <w:b/>
          <w:sz w:val="28"/>
          <w:szCs w:val="28"/>
        </w:rPr>
      </w:pPr>
      <w:r w:rsidRPr="00BA7B24">
        <w:rPr>
          <w:rFonts w:asciiTheme="minorHAnsi" w:hAnsiTheme="minorHAnsi" w:cstheme="minorHAnsi"/>
          <w:b/>
          <w:sz w:val="28"/>
          <w:szCs w:val="28"/>
        </w:rPr>
        <w:t>Erklärungen</w:t>
      </w:r>
    </w:p>
    <w:p w14:paraId="603922AA"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p>
    <w:p w14:paraId="0AF3ABF4" w14:textId="42306DB7" w:rsidR="00270F16" w:rsidRPr="00C50B87" w:rsidRDefault="00270F16" w:rsidP="00270F16">
      <w:pPr>
        <w:numPr>
          <w:ilvl w:val="0"/>
          <w:numId w:val="34"/>
        </w:num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Alle Mitglieder der gebildeten Bewerber-/Bietergemeinschaft sind im Folgenden aufgeführt.</w:t>
      </w:r>
    </w:p>
    <w:p w14:paraId="41185B19" w14:textId="77777777" w:rsidR="00270F16" w:rsidRPr="00C50B87" w:rsidRDefault="00270F16" w:rsidP="00270F16">
      <w:pPr>
        <w:autoSpaceDE w:val="0"/>
        <w:autoSpaceDN w:val="0"/>
        <w:adjustRightInd w:val="0"/>
        <w:spacing w:line="312" w:lineRule="auto"/>
        <w:ind w:left="360"/>
        <w:rPr>
          <w:rFonts w:asciiTheme="minorHAnsi" w:hAnsiTheme="minorHAnsi" w:cstheme="minorHAnsi"/>
          <w:szCs w:val="22"/>
        </w:rPr>
      </w:pPr>
    </w:p>
    <w:p w14:paraId="5E6BB568" w14:textId="249C36B1" w:rsidR="00270F16" w:rsidRPr="00C50B87" w:rsidRDefault="00270F16" w:rsidP="00270F16">
      <w:pPr>
        <w:numPr>
          <w:ilvl w:val="0"/>
          <w:numId w:val="34"/>
        </w:num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Die Bildung einer Bewerber-/Bietergemeinschaft durch die genannten Mitglieder ist rechtlich zulässig. Sie verstößt insbesondere nicht gegen § 1 GWB und Art. 101 AEUV, weil</w:t>
      </w:r>
    </w:p>
    <w:p w14:paraId="651B4320" w14:textId="77777777" w:rsidR="00270F16" w:rsidRPr="00C50B87" w:rsidRDefault="00270F16" w:rsidP="00270F16">
      <w:pPr>
        <w:spacing w:line="312" w:lineRule="auto"/>
        <w:contextualSpacing/>
        <w:rPr>
          <w:rFonts w:asciiTheme="minorHAnsi" w:hAnsiTheme="minorHAnsi" w:cstheme="minorHAnsi"/>
          <w:szCs w:val="22"/>
        </w:rPr>
      </w:pPr>
    </w:p>
    <w:p w14:paraId="61EB157D" w14:textId="65809AF6" w:rsidR="00270F16" w:rsidRPr="00C50B87" w:rsidRDefault="00F5790A" w:rsidP="56F68CD7">
      <w:pPr>
        <w:autoSpaceDE w:val="0"/>
        <w:autoSpaceDN w:val="0"/>
        <w:adjustRightInd w:val="0"/>
        <w:spacing w:line="312" w:lineRule="auto"/>
        <w:ind w:left="1418" w:hanging="425"/>
        <w:rPr>
          <w:rFonts w:asciiTheme="minorHAnsi" w:hAnsiTheme="minorHAnsi" w:cstheme="minorBidi"/>
        </w:rPr>
      </w:pPr>
      <w:sdt>
        <w:sdtPr>
          <w:rPr>
            <w:rFonts w:asciiTheme="minorHAnsi" w:hAnsiTheme="minorHAnsi" w:cstheme="minorBidi"/>
          </w:rPr>
          <w:id w:val="346218706"/>
          <w14:checkbox>
            <w14:checked w14:val="0"/>
            <w14:checkedState w14:val="2612" w14:font="MS Gothic"/>
            <w14:uncheckedState w14:val="2610" w14:font="MS Gothic"/>
          </w14:checkbox>
        </w:sdtPr>
        <w:sdtEndPr/>
        <w:sdtContent>
          <w:r w:rsidR="00270F16" w:rsidRPr="56F68CD7">
            <w:rPr>
              <w:rFonts w:ascii="Segoe UI Symbol" w:hAnsi="Segoe UI Symbol" w:cs="Segoe UI Symbol"/>
            </w:rPr>
            <w:t>☐</w:t>
          </w:r>
        </w:sdtContent>
      </w:sdt>
      <w:r w:rsidR="7C2F386C" w:rsidRPr="56F68CD7">
        <w:rPr>
          <w:rFonts w:asciiTheme="minorHAnsi" w:hAnsiTheme="minorHAnsi" w:cstheme="minorBidi"/>
        </w:rPr>
        <w:t xml:space="preserve"> </w:t>
      </w:r>
      <w:r w:rsidR="00270F16" w:rsidRPr="00C50B87">
        <w:rPr>
          <w:rFonts w:asciiTheme="minorHAnsi" w:hAnsiTheme="minorHAnsi" w:cstheme="minorHAnsi"/>
          <w:szCs w:val="22"/>
        </w:rPr>
        <w:tab/>
      </w:r>
      <w:r w:rsidR="00270F16" w:rsidRPr="56F68CD7">
        <w:rPr>
          <w:rFonts w:asciiTheme="minorHAnsi" w:hAnsiTheme="minorHAnsi" w:cstheme="minorBidi"/>
        </w:rPr>
        <w:t>die Mitglieder der Bewerber-/Bietergemeinschaft hinsichtlich der relevanten Ausschreibungsmärkte</w:t>
      </w:r>
      <w:r w:rsidR="7EDA8539" w:rsidRPr="56F68CD7">
        <w:rPr>
          <w:rFonts w:asciiTheme="minorHAnsi" w:hAnsiTheme="minorHAnsi" w:cstheme="minorBidi"/>
        </w:rPr>
        <w:t xml:space="preserve"> </w:t>
      </w:r>
      <w:r w:rsidR="00270F16" w:rsidRPr="56F68CD7">
        <w:rPr>
          <w:rFonts w:asciiTheme="minorHAnsi" w:hAnsiTheme="minorHAnsi" w:cstheme="minorBidi"/>
        </w:rPr>
        <w:t>nicht</w:t>
      </w:r>
      <w:r w:rsidR="3EEDD736" w:rsidRPr="56F68CD7">
        <w:rPr>
          <w:rFonts w:asciiTheme="minorHAnsi" w:hAnsiTheme="minorHAnsi" w:cstheme="minorBidi"/>
        </w:rPr>
        <w:t xml:space="preserve"> schon</w:t>
      </w:r>
      <w:r w:rsidR="00270F16" w:rsidRPr="56F68CD7">
        <w:rPr>
          <w:rFonts w:asciiTheme="minorHAnsi" w:hAnsiTheme="minorHAnsi" w:cstheme="minorBidi"/>
        </w:rPr>
        <w:t xml:space="preserve"> zueinander in einem </w:t>
      </w:r>
      <w:r w:rsidR="55493671" w:rsidRPr="56F68CD7">
        <w:rPr>
          <w:rFonts w:asciiTheme="minorHAnsi" w:hAnsiTheme="minorHAnsi" w:cstheme="minorBidi"/>
        </w:rPr>
        <w:t>potenziellen</w:t>
      </w:r>
      <w:r w:rsidR="00270F16" w:rsidRPr="56F68CD7">
        <w:rPr>
          <w:rFonts w:asciiTheme="minorHAnsi" w:hAnsiTheme="minorHAnsi" w:cstheme="minorBidi"/>
        </w:rPr>
        <w:t xml:space="preserve"> Wettbewerbsverhältnis stehen </w:t>
      </w:r>
    </w:p>
    <w:p w14:paraId="12A447B6" w14:textId="77777777" w:rsidR="00270F16" w:rsidRPr="00C50B87" w:rsidRDefault="00270F16" w:rsidP="00270F16">
      <w:pPr>
        <w:autoSpaceDE w:val="0"/>
        <w:autoSpaceDN w:val="0"/>
        <w:adjustRightInd w:val="0"/>
        <w:spacing w:line="312" w:lineRule="auto"/>
        <w:ind w:left="1440"/>
        <w:rPr>
          <w:rFonts w:asciiTheme="minorHAnsi" w:hAnsiTheme="minorHAnsi" w:cstheme="minorHAnsi"/>
          <w:i/>
          <w:szCs w:val="22"/>
        </w:rPr>
      </w:pPr>
      <w:r w:rsidRPr="00C50B87">
        <w:rPr>
          <w:rFonts w:asciiTheme="minorHAnsi" w:hAnsiTheme="minorHAnsi" w:cstheme="minorHAnsi"/>
          <w:szCs w:val="22"/>
        </w:rPr>
        <w:br/>
        <w:t>oder</w:t>
      </w:r>
      <w:r w:rsidRPr="00C50B87">
        <w:rPr>
          <w:rFonts w:asciiTheme="minorHAnsi" w:hAnsiTheme="minorHAnsi" w:cstheme="minorHAnsi"/>
          <w:i/>
          <w:szCs w:val="22"/>
        </w:rPr>
        <w:br/>
      </w:r>
    </w:p>
    <w:p w14:paraId="435FC8CA" w14:textId="71A2A05A" w:rsidR="00270F16" w:rsidRPr="00C50B87" w:rsidRDefault="00F5790A" w:rsidP="56F68CD7">
      <w:pPr>
        <w:autoSpaceDE w:val="0"/>
        <w:autoSpaceDN w:val="0"/>
        <w:adjustRightInd w:val="0"/>
        <w:spacing w:line="312" w:lineRule="auto"/>
        <w:ind w:left="1418" w:hanging="425"/>
        <w:rPr>
          <w:rFonts w:asciiTheme="minorHAnsi" w:hAnsiTheme="minorHAnsi" w:cstheme="minorBidi"/>
        </w:rPr>
      </w:pPr>
      <w:sdt>
        <w:sdtPr>
          <w:rPr>
            <w:rFonts w:asciiTheme="minorHAnsi" w:hAnsiTheme="minorHAnsi" w:cstheme="minorBidi"/>
          </w:rPr>
          <w:id w:val="835887177"/>
          <w14:checkbox>
            <w14:checked w14:val="0"/>
            <w14:checkedState w14:val="2612" w14:font="MS Gothic"/>
            <w14:uncheckedState w14:val="2610" w14:font="MS Gothic"/>
          </w14:checkbox>
        </w:sdtPr>
        <w:sdtEndPr/>
        <w:sdtContent>
          <w:r w:rsidR="00270F16" w:rsidRPr="56F68CD7">
            <w:rPr>
              <w:rFonts w:ascii="Segoe UI Symbol" w:hAnsi="Segoe UI Symbol" w:cs="Segoe UI Symbol"/>
            </w:rPr>
            <w:t>☐</w:t>
          </w:r>
        </w:sdtContent>
      </w:sdt>
      <w:r w:rsidR="022BC941" w:rsidRPr="56F68CD7">
        <w:rPr>
          <w:rFonts w:asciiTheme="minorHAnsi" w:hAnsiTheme="minorHAnsi" w:cstheme="minorBidi"/>
        </w:rPr>
        <w:t xml:space="preserve"> </w:t>
      </w:r>
      <w:r w:rsidR="00270F16" w:rsidRPr="00C50B87">
        <w:rPr>
          <w:rFonts w:asciiTheme="minorHAnsi" w:hAnsiTheme="minorHAnsi" w:cstheme="minorHAnsi"/>
          <w:szCs w:val="22"/>
        </w:rPr>
        <w:tab/>
      </w:r>
      <w:r w:rsidR="00270F16" w:rsidRPr="56F68CD7">
        <w:rPr>
          <w:rFonts w:asciiTheme="minorHAnsi" w:hAnsiTheme="minorHAnsi" w:cstheme="minorBidi"/>
        </w:rPr>
        <w:t xml:space="preserve">kein Mitglied der Bewerber-/Bietergemeinschaft aufgrund seiner betrieblichen oder geschäftlichen Verhältnisse (mit Blick auf Kapazitäten, technische Einrichtungen und/oder fachliche Kenntnisse) jeweils alleine für sich zu einer erfolgversprechenden Teilnahme an der Ausschreibung mit einem eigenständigen Angebot hinreichend leistungsfähig ist und erst der Zusammenschluss zu einer Bewerber-/Bietergemeinschaft die Mitglieder der Bewerber-/Bietergemeinschaft in die Lage versetzt, ein erfolgversprechendes Angebot abzugeben und sich die Beteiligung an der Bewerber-/Bietergemeinschaft für jedes ihrer Mitglieder als eine im Rahmen wirtschaftlich zweckmäßigen und kaufmännisch vernünftigen Handelns liegende Unternehmensentscheidung darstellt. </w:t>
      </w:r>
    </w:p>
    <w:p w14:paraId="4CA6C5A6" w14:textId="77777777" w:rsidR="00270F16" w:rsidRDefault="00270F16" w:rsidP="00270F16">
      <w:pPr>
        <w:autoSpaceDE w:val="0"/>
        <w:autoSpaceDN w:val="0"/>
        <w:adjustRightInd w:val="0"/>
        <w:spacing w:line="312" w:lineRule="auto"/>
        <w:rPr>
          <w:rFonts w:asciiTheme="minorHAnsi" w:hAnsiTheme="minorHAnsi" w:cstheme="minorHAnsi"/>
          <w:szCs w:val="22"/>
        </w:rPr>
      </w:pPr>
    </w:p>
    <w:p w14:paraId="2954094C" w14:textId="77777777" w:rsidR="00BA7B24" w:rsidRPr="00C50B87" w:rsidRDefault="00BA7B24" w:rsidP="00270F16">
      <w:pPr>
        <w:autoSpaceDE w:val="0"/>
        <w:autoSpaceDN w:val="0"/>
        <w:adjustRightInd w:val="0"/>
        <w:spacing w:line="312" w:lineRule="auto"/>
        <w:rPr>
          <w:rFonts w:asciiTheme="minorHAnsi" w:hAnsiTheme="minorHAnsi" w:cstheme="minorHAnsi"/>
          <w:szCs w:val="22"/>
        </w:rPr>
      </w:pPr>
    </w:p>
    <w:p w14:paraId="34F94A19" w14:textId="77777777" w:rsidR="00270F16" w:rsidRPr="00C50B87" w:rsidRDefault="00270F16" w:rsidP="00270F16">
      <w:pPr>
        <w:numPr>
          <w:ilvl w:val="0"/>
          <w:numId w:val="34"/>
        </w:num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lastRenderedPageBreak/>
        <w:t>Für die Abgabe des Angebots der Bewerber-/Bietergemeinschaft, den Abschluss und die Durchführung des Vertrags im Auftragsfall ist das Bewerber-/Bietergemeinschafsmitglied</w:t>
      </w:r>
    </w:p>
    <w:p w14:paraId="5A9C5DEC" w14:textId="77777777" w:rsidR="00270F16" w:rsidRPr="00C50B87" w:rsidRDefault="00270F16" w:rsidP="00270F16">
      <w:pPr>
        <w:autoSpaceDE w:val="0"/>
        <w:autoSpaceDN w:val="0"/>
        <w:adjustRightInd w:val="0"/>
        <w:spacing w:line="312" w:lineRule="auto"/>
        <w:ind w:left="720"/>
        <w:rPr>
          <w:rFonts w:asciiTheme="minorHAnsi" w:hAnsiTheme="minorHAnsi" w:cstheme="minorHAnsi"/>
          <w:szCs w:val="22"/>
        </w:rPr>
      </w:pPr>
    </w:p>
    <w:sdt>
      <w:sdtPr>
        <w:rPr>
          <w:rFonts w:asciiTheme="minorHAnsi" w:hAnsiTheme="minorHAnsi" w:cstheme="minorBidi"/>
        </w:rPr>
        <w:id w:val="-737005084"/>
        <w:placeholder>
          <w:docPart w:val="E545A7B38A924F4F827A5AE8EC2E2ED0"/>
        </w:placeholder>
        <w:showingPlcHdr/>
      </w:sdtPr>
      <w:sdtEndPr/>
      <w:sdtContent>
        <w:p w14:paraId="3BCC1375" w14:textId="77777777" w:rsidR="00270F16" w:rsidRPr="00C50B87" w:rsidRDefault="00270F16" w:rsidP="00270F16">
          <w:pPr>
            <w:autoSpaceDE w:val="0"/>
            <w:autoSpaceDN w:val="0"/>
            <w:adjustRightInd w:val="0"/>
            <w:spacing w:line="312" w:lineRule="auto"/>
            <w:ind w:left="720"/>
            <w:rPr>
              <w:rFonts w:asciiTheme="minorHAnsi" w:hAnsiTheme="minorHAnsi" w:cstheme="minorHAnsi"/>
              <w:szCs w:val="22"/>
            </w:rPr>
          </w:pPr>
          <w:r w:rsidRPr="00C50B87">
            <w:rPr>
              <w:rStyle w:val="Platzhaltertext"/>
              <w:rFonts w:cstheme="minorHAnsi"/>
              <w:sz w:val="22"/>
              <w:szCs w:val="22"/>
            </w:rPr>
            <w:t>Name und Anschrift des vertretungsberechtigten Bewerber-/Bietergemeinschaftsmitglieds eingeben</w:t>
          </w:r>
        </w:p>
      </w:sdtContent>
    </w:sdt>
    <w:p w14:paraId="1F13387D" w14:textId="77777777" w:rsidR="00270F16" w:rsidRPr="00C50B87" w:rsidRDefault="00270F16" w:rsidP="00270F16">
      <w:pPr>
        <w:autoSpaceDE w:val="0"/>
        <w:autoSpaceDN w:val="0"/>
        <w:adjustRightInd w:val="0"/>
        <w:spacing w:line="312" w:lineRule="auto"/>
        <w:ind w:left="708"/>
        <w:rPr>
          <w:rFonts w:asciiTheme="minorHAnsi" w:hAnsiTheme="minorHAnsi" w:cstheme="minorHAnsi"/>
          <w:szCs w:val="22"/>
        </w:rPr>
      </w:pPr>
      <w:r w:rsidRPr="00C50B87">
        <w:rPr>
          <w:rFonts w:asciiTheme="minorHAnsi" w:hAnsiTheme="minorHAnsi" w:cstheme="minorHAnsi"/>
          <w:i/>
          <w:szCs w:val="22"/>
        </w:rPr>
        <w:t>[Name und Anschrift des vertretungsberechtigten Bewerber-/Bietergemeinschaftsmitglieds]</w:t>
      </w:r>
    </w:p>
    <w:p w14:paraId="3F6AC3BD" w14:textId="77777777" w:rsidR="00270F16" w:rsidRPr="00C50B87" w:rsidRDefault="00270F16" w:rsidP="00270F16">
      <w:pPr>
        <w:autoSpaceDE w:val="0"/>
        <w:autoSpaceDN w:val="0"/>
        <w:adjustRightInd w:val="0"/>
        <w:spacing w:line="312" w:lineRule="auto"/>
        <w:rPr>
          <w:rFonts w:asciiTheme="minorHAnsi" w:hAnsiTheme="minorHAnsi" w:cstheme="minorHAnsi"/>
          <w:szCs w:val="22"/>
        </w:rPr>
      </w:pPr>
    </w:p>
    <w:p w14:paraId="7DE40991" w14:textId="331DAE76" w:rsidR="00270F16" w:rsidRPr="00C50B87" w:rsidRDefault="00270F16" w:rsidP="56F68CD7">
      <w:pPr>
        <w:autoSpaceDE w:val="0"/>
        <w:autoSpaceDN w:val="0"/>
        <w:adjustRightInd w:val="0"/>
        <w:spacing w:line="312" w:lineRule="auto"/>
        <w:ind w:left="708"/>
        <w:rPr>
          <w:rFonts w:asciiTheme="minorHAnsi" w:hAnsiTheme="minorHAnsi" w:cstheme="minorBidi"/>
        </w:rPr>
      </w:pPr>
      <w:r w:rsidRPr="56F68CD7">
        <w:rPr>
          <w:rFonts w:asciiTheme="minorHAnsi" w:hAnsiTheme="minorHAnsi" w:cstheme="minorBidi"/>
        </w:rPr>
        <w:t xml:space="preserve">von den Mitgliedern der Bewerber-/Bietergemeinschaft bevollmächtigt, die Bewerber-/Bietergemeinschaftsmitglieder gegenüber dem Auftraggeber rechtsverbindlich </w:t>
      </w:r>
      <w:r w:rsidR="008F6459">
        <w:rPr>
          <w:rFonts w:asciiTheme="minorHAnsi" w:hAnsiTheme="minorHAnsi" w:cstheme="minorBidi"/>
        </w:rPr>
        <w:t>zu vertreten</w:t>
      </w:r>
      <w:r w:rsidR="00523BD1">
        <w:rPr>
          <w:rFonts w:asciiTheme="minorHAnsi" w:hAnsiTheme="minorHAnsi" w:cstheme="minorBidi"/>
        </w:rPr>
        <w:t xml:space="preserve">. Das </w:t>
      </w:r>
      <w:r w:rsidR="00523BD1" w:rsidRPr="00523BD1">
        <w:rPr>
          <w:rFonts w:asciiTheme="minorHAnsi" w:hAnsiTheme="minorHAnsi" w:cstheme="minorBidi"/>
        </w:rPr>
        <w:t>Bewerber-/Bietergemeinschafsmitglied</w:t>
      </w:r>
      <w:r w:rsidR="00EA2FDB">
        <w:rPr>
          <w:rFonts w:asciiTheme="minorHAnsi" w:hAnsiTheme="minorHAnsi" w:cstheme="minorBidi"/>
        </w:rPr>
        <w:t xml:space="preserve"> ist</w:t>
      </w:r>
      <w:r w:rsidR="00523BD1" w:rsidRPr="00523BD1">
        <w:rPr>
          <w:rFonts w:asciiTheme="minorHAnsi" w:hAnsiTheme="minorHAnsi" w:cstheme="minorBidi"/>
        </w:rPr>
        <w:t xml:space="preserve"> </w:t>
      </w:r>
      <w:r w:rsidRPr="56F68CD7">
        <w:rPr>
          <w:rFonts w:asciiTheme="minorHAnsi" w:hAnsiTheme="minorHAnsi" w:cstheme="minorBidi"/>
        </w:rPr>
        <w:t xml:space="preserve">berechtigt, mit uneingeschränkter Wirkung Zahlungen </w:t>
      </w:r>
      <w:r w:rsidR="1F5CD58D" w:rsidRPr="56F68CD7">
        <w:rPr>
          <w:rFonts w:asciiTheme="minorHAnsi" w:hAnsiTheme="minorHAnsi" w:cstheme="minorBidi"/>
        </w:rPr>
        <w:t>entgegenzunehmen</w:t>
      </w:r>
      <w:r w:rsidRPr="56F68CD7">
        <w:rPr>
          <w:rFonts w:asciiTheme="minorHAnsi" w:hAnsiTheme="minorHAnsi" w:cstheme="minorBidi"/>
        </w:rPr>
        <w:t>.</w:t>
      </w:r>
    </w:p>
    <w:p w14:paraId="304FECB3" w14:textId="77777777" w:rsidR="00270F16" w:rsidRPr="00C50B87" w:rsidRDefault="00270F16" w:rsidP="00270F16">
      <w:pPr>
        <w:autoSpaceDE w:val="0"/>
        <w:autoSpaceDN w:val="0"/>
        <w:adjustRightInd w:val="0"/>
        <w:spacing w:line="312" w:lineRule="auto"/>
        <w:ind w:left="708"/>
        <w:rPr>
          <w:rFonts w:asciiTheme="minorHAnsi" w:hAnsiTheme="minorHAnsi" w:cstheme="minorHAnsi"/>
          <w:szCs w:val="22"/>
        </w:rPr>
      </w:pPr>
    </w:p>
    <w:p w14:paraId="05384D99" w14:textId="77777777" w:rsidR="00270F16" w:rsidRPr="00C50B87" w:rsidRDefault="00270F16" w:rsidP="00270F16">
      <w:pPr>
        <w:numPr>
          <w:ilvl w:val="0"/>
          <w:numId w:val="34"/>
        </w:num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Die Bevollmächtigung umfasst nicht die Beantragung eines Nachprüfungsverfahrens für die Bewerber-/Bietergemeinschaft.</w:t>
      </w:r>
    </w:p>
    <w:p w14:paraId="5C058D65" w14:textId="77777777" w:rsidR="00270F16" w:rsidRPr="00C50B87" w:rsidRDefault="00270F16" w:rsidP="00270F16">
      <w:pPr>
        <w:autoSpaceDE w:val="0"/>
        <w:autoSpaceDN w:val="0"/>
        <w:adjustRightInd w:val="0"/>
        <w:spacing w:line="312" w:lineRule="auto"/>
        <w:ind w:left="708"/>
        <w:rPr>
          <w:rFonts w:asciiTheme="minorHAnsi" w:hAnsiTheme="minorHAnsi" w:cstheme="minorHAnsi"/>
          <w:szCs w:val="22"/>
        </w:rPr>
      </w:pPr>
    </w:p>
    <w:p w14:paraId="5C0E38FA" w14:textId="77777777" w:rsidR="00270F16" w:rsidRDefault="00270F16" w:rsidP="00270F16">
      <w:pPr>
        <w:numPr>
          <w:ilvl w:val="0"/>
          <w:numId w:val="34"/>
        </w:num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 xml:space="preserve">Die Bewerber-/Bietergemeinschaft wird im Auftragsfall eine Rechtsform annehmen, </w:t>
      </w:r>
      <w:r w:rsidRPr="00C50B87">
        <w:rPr>
          <w:rFonts w:asciiTheme="minorHAnsi" w:hAnsiTheme="minorHAnsi" w:cstheme="minorHAnsi"/>
          <w:color w:val="000000"/>
          <w:szCs w:val="22"/>
        </w:rPr>
        <w:t xml:space="preserve">bei der eine gesamtschuldnerische Haftung der einzelnen </w:t>
      </w:r>
      <w:r w:rsidRPr="00C50B87">
        <w:rPr>
          <w:rFonts w:asciiTheme="minorHAnsi" w:hAnsiTheme="minorHAnsi" w:cstheme="minorHAnsi"/>
          <w:szCs w:val="22"/>
        </w:rPr>
        <w:t>Bewerber-/Bietergemeinschaft</w:t>
      </w:r>
      <w:r w:rsidRPr="00C50B87">
        <w:rPr>
          <w:rFonts w:asciiTheme="minorHAnsi" w:hAnsiTheme="minorHAnsi" w:cstheme="minorHAnsi"/>
          <w:color w:val="000000"/>
          <w:szCs w:val="22"/>
        </w:rPr>
        <w:t>smitglieder für die Erfüllung der vertraglichen Pflichten besteht</w:t>
      </w:r>
      <w:r w:rsidRPr="00C50B87">
        <w:rPr>
          <w:rFonts w:asciiTheme="minorHAnsi" w:hAnsiTheme="minorHAnsi" w:cstheme="minorHAnsi"/>
          <w:szCs w:val="22"/>
        </w:rPr>
        <w:t>.</w:t>
      </w:r>
    </w:p>
    <w:p w14:paraId="26186839" w14:textId="77777777" w:rsidR="001C51AE" w:rsidRDefault="001C51AE" w:rsidP="001C51AE">
      <w:pPr>
        <w:pStyle w:val="Listenabsatz"/>
        <w:rPr>
          <w:rFonts w:asciiTheme="minorHAnsi" w:hAnsiTheme="minorHAnsi" w:cstheme="minorHAnsi"/>
          <w:szCs w:val="22"/>
        </w:rPr>
      </w:pPr>
    </w:p>
    <w:p w14:paraId="19A33AED" w14:textId="77777777" w:rsidR="001C51AE" w:rsidRPr="00C50B87" w:rsidRDefault="001C51AE" w:rsidP="001C51AE">
      <w:pPr>
        <w:autoSpaceDE w:val="0"/>
        <w:autoSpaceDN w:val="0"/>
        <w:adjustRightInd w:val="0"/>
        <w:spacing w:line="312" w:lineRule="auto"/>
        <w:ind w:left="720"/>
        <w:rPr>
          <w:rFonts w:asciiTheme="minorHAnsi" w:hAnsiTheme="minorHAnsi" w:cstheme="minorHAnsi"/>
          <w:szCs w:val="22"/>
        </w:rPr>
      </w:pPr>
    </w:p>
    <w:p w14:paraId="28ACAE21" w14:textId="77777777" w:rsidR="00270F16" w:rsidRPr="00C50B87" w:rsidRDefault="00270F16" w:rsidP="00270F16">
      <w:pPr>
        <w:contextualSpacing/>
        <w:rPr>
          <w:rFonts w:asciiTheme="minorHAnsi" w:hAnsiTheme="minorHAnsi" w:cstheme="minorHAnsi"/>
          <w:szCs w:val="22"/>
        </w:rPr>
      </w:pPr>
    </w:p>
    <w:p w14:paraId="03A103A1"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r w:rsidRPr="00C50B87">
        <w:rPr>
          <w:rFonts w:asciiTheme="minorHAnsi" w:hAnsiTheme="minorHAnsi" w:cstheme="minorHAnsi"/>
          <w:b/>
          <w:szCs w:val="22"/>
        </w:rPr>
        <w:t>Vollständige Liste aller Mitglieder der Bewerber-/Bietergemeinschaft:</w:t>
      </w:r>
    </w:p>
    <w:p w14:paraId="5314F095"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p>
    <w:p w14:paraId="655E6DB3" w14:textId="77777777" w:rsidR="00270F16" w:rsidRPr="00C50B87" w:rsidRDefault="00270F16" w:rsidP="00270F16">
      <w:pPr>
        <w:autoSpaceDE w:val="0"/>
        <w:autoSpaceDN w:val="0"/>
        <w:adjustRightInd w:val="0"/>
        <w:spacing w:line="312" w:lineRule="auto"/>
        <w:rPr>
          <w:rFonts w:asciiTheme="minorHAnsi" w:hAnsiTheme="minorHAnsi" w:cstheme="minorHAnsi"/>
          <w:b/>
          <w:szCs w:val="22"/>
        </w:rPr>
      </w:pPr>
      <w:r w:rsidRPr="00C50B87">
        <w:rPr>
          <w:rFonts w:asciiTheme="minorHAnsi" w:hAnsiTheme="minorHAnsi" w:cstheme="minorHAnsi"/>
          <w:b/>
          <w:szCs w:val="22"/>
        </w:rPr>
        <w:t>Mitglied 1:</w:t>
      </w:r>
    </w:p>
    <w:p w14:paraId="72A3699B" w14:textId="77777777" w:rsidR="00270F16" w:rsidRPr="00C50B87" w:rsidRDefault="00270F16" w:rsidP="00270F16">
      <w:pPr>
        <w:autoSpaceDE w:val="0"/>
        <w:autoSpaceDN w:val="0"/>
        <w:adjustRightInd w:val="0"/>
        <w:spacing w:line="312" w:lineRule="auto"/>
        <w:rPr>
          <w:rFonts w:asciiTheme="minorHAnsi" w:hAnsiTheme="minorHAnsi" w:cstheme="minorHAnsi"/>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270F16" w:rsidRPr="00C50B87" w14:paraId="45215987"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021749A3"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des Unternehmens</w:t>
            </w:r>
          </w:p>
        </w:tc>
        <w:sdt>
          <w:sdtPr>
            <w:rPr>
              <w:rFonts w:asciiTheme="minorHAnsi" w:hAnsiTheme="minorHAnsi" w:cstheme="minorHAnsi"/>
              <w:szCs w:val="22"/>
            </w:rPr>
            <w:id w:val="1488120487"/>
            <w:placeholder>
              <w:docPart w:val="91EF0347D9B64796A7758E1E898F2BEC"/>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52709C19"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des Unternehmens eingeben</w:t>
                </w:r>
              </w:p>
            </w:tc>
          </w:sdtContent>
        </w:sdt>
      </w:tr>
      <w:tr w:rsidR="00270F16" w:rsidRPr="00C50B87" w14:paraId="559B1867"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2B7476D9"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Anschrift des Unternehmens</w:t>
            </w:r>
          </w:p>
        </w:tc>
        <w:sdt>
          <w:sdtPr>
            <w:rPr>
              <w:rFonts w:asciiTheme="minorHAnsi" w:hAnsiTheme="minorHAnsi" w:cstheme="minorHAnsi"/>
              <w:szCs w:val="22"/>
            </w:rPr>
            <w:id w:val="319778713"/>
            <w:placeholder>
              <w:docPart w:val="55DEED2356774EAAB8AED04AB0A55815"/>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2E001E67"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Anschrift des Unternehmens eingeben</w:t>
                </w:r>
              </w:p>
            </w:tc>
          </w:sdtContent>
        </w:sdt>
      </w:tr>
      <w:tr w:rsidR="00270F16" w:rsidRPr="00C50B87" w14:paraId="5C9B2A0B"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3A041018"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der erklärenden natürlichen Person des Mitglieds</w:t>
            </w:r>
          </w:p>
        </w:tc>
        <w:sdt>
          <w:sdtPr>
            <w:rPr>
              <w:rFonts w:asciiTheme="minorHAnsi" w:hAnsiTheme="minorHAnsi" w:cstheme="minorHAnsi"/>
              <w:szCs w:val="22"/>
            </w:rPr>
            <w:id w:val="474649844"/>
            <w:placeholder>
              <w:docPart w:val="81EE6EFC52754D1EAFC6E49C434BF09A"/>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48EA390B"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der erklärenden natürlichen Person des Mitglieds eingeben</w:t>
                </w:r>
              </w:p>
            </w:tc>
          </w:sdtContent>
        </w:sdt>
      </w:tr>
      <w:tr w:rsidR="00270F16" w:rsidRPr="00C50B87" w14:paraId="1FF15695"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tcPr>
          <w:p w14:paraId="47A8DA09"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Ort, Datum</w:t>
            </w:r>
          </w:p>
        </w:tc>
        <w:tc>
          <w:tcPr>
            <w:tcW w:w="3171" w:type="pct"/>
            <w:tcBorders>
              <w:top w:val="single" w:sz="4" w:space="0" w:color="auto"/>
              <w:left w:val="single" w:sz="4" w:space="0" w:color="auto"/>
              <w:bottom w:val="single" w:sz="4" w:space="0" w:color="auto"/>
              <w:right w:val="single" w:sz="4" w:space="0" w:color="auto"/>
            </w:tcBorders>
          </w:tcPr>
          <w:p w14:paraId="33C176A5" w14:textId="77777777" w:rsidR="00270F16" w:rsidRPr="00C50B87" w:rsidRDefault="00F5790A" w:rsidP="00067EB5">
            <w:pPr>
              <w:autoSpaceDE w:val="0"/>
              <w:autoSpaceDN w:val="0"/>
              <w:adjustRightInd w:val="0"/>
              <w:spacing w:line="312" w:lineRule="auto"/>
              <w:rPr>
                <w:rFonts w:asciiTheme="minorHAnsi" w:hAnsiTheme="minorHAnsi" w:cstheme="minorHAnsi"/>
                <w:szCs w:val="22"/>
              </w:rPr>
            </w:pPr>
            <w:sdt>
              <w:sdtPr>
                <w:rPr>
                  <w:rFonts w:asciiTheme="minorHAnsi" w:hAnsiTheme="minorHAnsi" w:cstheme="minorHAnsi"/>
                  <w:szCs w:val="22"/>
                </w:rPr>
                <w:id w:val="-1477362843"/>
                <w:placeholder>
                  <w:docPart w:val="0529A24BEE124336A8FB50B7BEF4C984"/>
                </w:placeholder>
                <w:showingPlcHdr/>
              </w:sdtPr>
              <w:sdtEndPr/>
              <w:sdtContent>
                <w:r w:rsidR="00270F16" w:rsidRPr="00C50B87">
                  <w:rPr>
                    <w:rStyle w:val="Platzhaltertext"/>
                    <w:rFonts w:cstheme="minorHAnsi"/>
                    <w:sz w:val="22"/>
                    <w:szCs w:val="22"/>
                  </w:rPr>
                  <w:t>Ort, Datum</w:t>
                </w:r>
              </w:sdtContent>
            </w:sdt>
          </w:p>
        </w:tc>
      </w:tr>
    </w:tbl>
    <w:p w14:paraId="15E6E7EA" w14:textId="77777777" w:rsidR="00CC191D" w:rsidRDefault="00CC191D" w:rsidP="00270F16">
      <w:pPr>
        <w:autoSpaceDE w:val="0"/>
        <w:autoSpaceDN w:val="0"/>
        <w:adjustRightInd w:val="0"/>
        <w:spacing w:line="312" w:lineRule="auto"/>
        <w:rPr>
          <w:rFonts w:asciiTheme="minorHAnsi" w:hAnsiTheme="minorHAnsi" w:cstheme="minorHAnsi"/>
          <w:b/>
          <w:szCs w:val="22"/>
        </w:rPr>
      </w:pPr>
    </w:p>
    <w:p w14:paraId="4FCF8869" w14:textId="77777777" w:rsidR="00751965" w:rsidRDefault="00751965" w:rsidP="00270F16">
      <w:pPr>
        <w:autoSpaceDE w:val="0"/>
        <w:autoSpaceDN w:val="0"/>
        <w:adjustRightInd w:val="0"/>
        <w:spacing w:line="312" w:lineRule="auto"/>
        <w:rPr>
          <w:rFonts w:asciiTheme="minorHAnsi" w:hAnsiTheme="minorHAnsi" w:cstheme="minorHAnsi"/>
          <w:b/>
          <w:szCs w:val="22"/>
        </w:rPr>
      </w:pPr>
    </w:p>
    <w:p w14:paraId="0A7A1054" w14:textId="77777777" w:rsidR="00751965" w:rsidRDefault="00751965" w:rsidP="00270F16">
      <w:pPr>
        <w:autoSpaceDE w:val="0"/>
        <w:autoSpaceDN w:val="0"/>
        <w:adjustRightInd w:val="0"/>
        <w:spacing w:line="312" w:lineRule="auto"/>
        <w:rPr>
          <w:rFonts w:asciiTheme="minorHAnsi" w:hAnsiTheme="minorHAnsi" w:cstheme="minorHAnsi"/>
          <w:b/>
          <w:szCs w:val="22"/>
        </w:rPr>
      </w:pPr>
    </w:p>
    <w:p w14:paraId="7C073522" w14:textId="77777777" w:rsidR="00751965" w:rsidRDefault="00751965" w:rsidP="00270F16">
      <w:pPr>
        <w:autoSpaceDE w:val="0"/>
        <w:autoSpaceDN w:val="0"/>
        <w:adjustRightInd w:val="0"/>
        <w:spacing w:line="312" w:lineRule="auto"/>
        <w:rPr>
          <w:rFonts w:asciiTheme="minorHAnsi" w:hAnsiTheme="minorHAnsi" w:cstheme="minorHAnsi"/>
          <w:b/>
          <w:szCs w:val="22"/>
        </w:rPr>
      </w:pPr>
    </w:p>
    <w:p w14:paraId="5C179079" w14:textId="77777777" w:rsidR="00751965" w:rsidRDefault="00751965" w:rsidP="00270F16">
      <w:pPr>
        <w:autoSpaceDE w:val="0"/>
        <w:autoSpaceDN w:val="0"/>
        <w:adjustRightInd w:val="0"/>
        <w:spacing w:line="312" w:lineRule="auto"/>
        <w:rPr>
          <w:rFonts w:asciiTheme="minorHAnsi" w:hAnsiTheme="minorHAnsi" w:cstheme="minorHAnsi"/>
          <w:b/>
          <w:szCs w:val="22"/>
        </w:rPr>
      </w:pPr>
    </w:p>
    <w:p w14:paraId="35899FBC" w14:textId="77777777" w:rsidR="00751965" w:rsidRDefault="00751965" w:rsidP="00270F16">
      <w:pPr>
        <w:autoSpaceDE w:val="0"/>
        <w:autoSpaceDN w:val="0"/>
        <w:adjustRightInd w:val="0"/>
        <w:spacing w:line="312" w:lineRule="auto"/>
        <w:rPr>
          <w:rFonts w:asciiTheme="minorHAnsi" w:hAnsiTheme="minorHAnsi" w:cstheme="minorHAnsi"/>
          <w:b/>
          <w:szCs w:val="22"/>
        </w:rPr>
      </w:pPr>
    </w:p>
    <w:p w14:paraId="116AFAE8" w14:textId="0F0E601B" w:rsidR="00270F16" w:rsidRDefault="00270F16" w:rsidP="00270F16">
      <w:pPr>
        <w:autoSpaceDE w:val="0"/>
        <w:autoSpaceDN w:val="0"/>
        <w:adjustRightInd w:val="0"/>
        <w:spacing w:line="312" w:lineRule="auto"/>
        <w:rPr>
          <w:rFonts w:asciiTheme="minorHAnsi" w:hAnsiTheme="minorHAnsi" w:cstheme="minorHAnsi"/>
          <w:b/>
          <w:szCs w:val="22"/>
        </w:rPr>
      </w:pPr>
      <w:r w:rsidRPr="00C50B87">
        <w:rPr>
          <w:rFonts w:asciiTheme="minorHAnsi" w:hAnsiTheme="minorHAnsi" w:cstheme="minorHAnsi"/>
          <w:b/>
          <w:szCs w:val="22"/>
        </w:rPr>
        <w:t>Mitglied 2:</w:t>
      </w:r>
    </w:p>
    <w:p w14:paraId="79E6F9E0" w14:textId="77777777" w:rsidR="00751965" w:rsidRPr="00C50B87" w:rsidRDefault="00751965" w:rsidP="00270F16">
      <w:pPr>
        <w:autoSpaceDE w:val="0"/>
        <w:autoSpaceDN w:val="0"/>
        <w:adjustRightInd w:val="0"/>
        <w:spacing w:line="312" w:lineRule="auto"/>
        <w:rPr>
          <w:rFonts w:asciiTheme="minorHAnsi" w:hAnsiTheme="minorHAnsi" w:cstheme="minorHAnsi"/>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270F16" w:rsidRPr="00C50B87" w14:paraId="6D552CB5"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50284808"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des Unternehmens</w:t>
            </w:r>
          </w:p>
        </w:tc>
        <w:sdt>
          <w:sdtPr>
            <w:rPr>
              <w:rFonts w:asciiTheme="minorHAnsi" w:hAnsiTheme="minorHAnsi" w:cstheme="minorHAnsi"/>
              <w:szCs w:val="22"/>
            </w:rPr>
            <w:id w:val="1659650505"/>
            <w:placeholder>
              <w:docPart w:val="ABF09611851D4F8FBE088617749F2EF5"/>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34604C20"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des Unternehmens eingeben</w:t>
                </w:r>
              </w:p>
            </w:tc>
          </w:sdtContent>
        </w:sdt>
      </w:tr>
      <w:tr w:rsidR="00270F16" w:rsidRPr="00C50B87" w14:paraId="0B8192B5"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77A107B9"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Anschrift des Unternehmens</w:t>
            </w:r>
          </w:p>
        </w:tc>
        <w:sdt>
          <w:sdtPr>
            <w:rPr>
              <w:rFonts w:asciiTheme="minorHAnsi" w:hAnsiTheme="minorHAnsi" w:cstheme="minorHAnsi"/>
              <w:szCs w:val="22"/>
            </w:rPr>
            <w:id w:val="156969115"/>
            <w:placeholder>
              <w:docPart w:val="3478B089ABD646F29B4D406CF7D5FA6E"/>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77B23AAA"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Anschrift des Unternehmens eingeben</w:t>
                </w:r>
              </w:p>
            </w:tc>
          </w:sdtContent>
        </w:sdt>
      </w:tr>
      <w:tr w:rsidR="00270F16" w:rsidRPr="00C50B87" w14:paraId="3FE9C38B"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04E5E27B"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der erklärenden natürlichen Person des Mitglieds</w:t>
            </w:r>
          </w:p>
        </w:tc>
        <w:sdt>
          <w:sdtPr>
            <w:rPr>
              <w:rFonts w:asciiTheme="minorHAnsi" w:hAnsiTheme="minorHAnsi" w:cstheme="minorHAnsi"/>
              <w:szCs w:val="22"/>
            </w:rPr>
            <w:id w:val="217403982"/>
            <w:placeholder>
              <w:docPart w:val="EFB9AC1F72D4430E889DC6A3409978A3"/>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022E290F"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der erklärenden natürlichen Person des Mitglieds eingeben</w:t>
                </w:r>
              </w:p>
            </w:tc>
          </w:sdtContent>
        </w:sdt>
      </w:tr>
      <w:tr w:rsidR="00270F16" w:rsidRPr="00C50B87" w14:paraId="5D23DC5F"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tcPr>
          <w:p w14:paraId="05FF93F4"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Ort, Datum</w:t>
            </w:r>
          </w:p>
        </w:tc>
        <w:tc>
          <w:tcPr>
            <w:tcW w:w="3171" w:type="pct"/>
            <w:tcBorders>
              <w:top w:val="single" w:sz="4" w:space="0" w:color="auto"/>
              <w:left w:val="single" w:sz="4" w:space="0" w:color="auto"/>
              <w:bottom w:val="single" w:sz="4" w:space="0" w:color="auto"/>
              <w:right w:val="single" w:sz="4" w:space="0" w:color="auto"/>
            </w:tcBorders>
          </w:tcPr>
          <w:p w14:paraId="38DBA3B3" w14:textId="77777777" w:rsidR="00270F16" w:rsidRPr="00C50B87" w:rsidRDefault="00F5790A" w:rsidP="00067EB5">
            <w:pPr>
              <w:autoSpaceDE w:val="0"/>
              <w:autoSpaceDN w:val="0"/>
              <w:adjustRightInd w:val="0"/>
              <w:spacing w:line="312" w:lineRule="auto"/>
              <w:rPr>
                <w:rFonts w:asciiTheme="minorHAnsi" w:hAnsiTheme="minorHAnsi" w:cstheme="minorHAnsi"/>
                <w:szCs w:val="22"/>
              </w:rPr>
            </w:pPr>
            <w:sdt>
              <w:sdtPr>
                <w:rPr>
                  <w:rFonts w:asciiTheme="minorHAnsi" w:hAnsiTheme="minorHAnsi" w:cstheme="minorHAnsi"/>
                  <w:szCs w:val="22"/>
                </w:rPr>
                <w:id w:val="-963883170"/>
                <w:placeholder>
                  <w:docPart w:val="8171091B44274A888EBA91ED651CC938"/>
                </w:placeholder>
                <w:showingPlcHdr/>
              </w:sdtPr>
              <w:sdtEndPr/>
              <w:sdtContent>
                <w:r w:rsidR="00270F16" w:rsidRPr="00C50B87">
                  <w:rPr>
                    <w:rStyle w:val="Platzhaltertext"/>
                    <w:rFonts w:cstheme="minorHAnsi"/>
                    <w:sz w:val="22"/>
                    <w:szCs w:val="22"/>
                  </w:rPr>
                  <w:t>Ort, Datum</w:t>
                </w:r>
              </w:sdtContent>
            </w:sdt>
          </w:p>
        </w:tc>
      </w:tr>
    </w:tbl>
    <w:p w14:paraId="43CA1A41"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p>
    <w:p w14:paraId="3B5DFF1D"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p>
    <w:p w14:paraId="2010CAA9" w14:textId="77777777" w:rsidR="00270F16" w:rsidRPr="00C50B87" w:rsidRDefault="00270F16" w:rsidP="00270F16">
      <w:pPr>
        <w:autoSpaceDE w:val="0"/>
        <w:autoSpaceDN w:val="0"/>
        <w:adjustRightInd w:val="0"/>
        <w:spacing w:line="312" w:lineRule="auto"/>
        <w:rPr>
          <w:rFonts w:asciiTheme="minorHAnsi" w:hAnsiTheme="minorHAnsi" w:cstheme="minorHAnsi"/>
          <w:b/>
          <w:szCs w:val="22"/>
        </w:rPr>
      </w:pPr>
      <w:r w:rsidRPr="00C50B87">
        <w:rPr>
          <w:rFonts w:asciiTheme="minorHAnsi" w:hAnsiTheme="minorHAnsi" w:cstheme="minorHAnsi"/>
          <w:b/>
          <w:szCs w:val="22"/>
        </w:rPr>
        <w:t>Mitglied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6016"/>
      </w:tblGrid>
      <w:tr w:rsidR="00270F16" w:rsidRPr="00C50B87" w14:paraId="23B3997B"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3F3B880A"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des Unternehmens</w:t>
            </w:r>
          </w:p>
        </w:tc>
        <w:sdt>
          <w:sdtPr>
            <w:rPr>
              <w:rFonts w:asciiTheme="minorHAnsi" w:hAnsiTheme="minorHAnsi" w:cstheme="minorHAnsi"/>
              <w:szCs w:val="22"/>
            </w:rPr>
            <w:id w:val="131838009"/>
            <w:placeholder>
              <w:docPart w:val="F61C96A400304EC7A1D700735127004D"/>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69DECEE2"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des Unternehmens eingeben</w:t>
                </w:r>
              </w:p>
            </w:tc>
          </w:sdtContent>
        </w:sdt>
      </w:tr>
      <w:tr w:rsidR="00270F16" w:rsidRPr="00C50B87" w14:paraId="151E8889"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3C13D44F"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Anschrift des Unternehmens</w:t>
            </w:r>
          </w:p>
        </w:tc>
        <w:sdt>
          <w:sdtPr>
            <w:rPr>
              <w:rFonts w:asciiTheme="minorHAnsi" w:hAnsiTheme="minorHAnsi" w:cstheme="minorHAnsi"/>
              <w:szCs w:val="22"/>
            </w:rPr>
            <w:id w:val="-323442356"/>
            <w:placeholder>
              <w:docPart w:val="1C569E9A63DE488CAFD87D40684493F9"/>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5FC49F42"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Anschrift des Unternehmens eingeben</w:t>
                </w:r>
              </w:p>
            </w:tc>
          </w:sdtContent>
        </w:sdt>
      </w:tr>
      <w:tr w:rsidR="00270F16" w:rsidRPr="00C50B87" w14:paraId="60604C91"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hideMark/>
          </w:tcPr>
          <w:p w14:paraId="4F68B647"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Name der erklärenden natürlichen Person des Mitglieds</w:t>
            </w:r>
          </w:p>
        </w:tc>
        <w:sdt>
          <w:sdtPr>
            <w:rPr>
              <w:rFonts w:asciiTheme="minorHAnsi" w:hAnsiTheme="minorHAnsi" w:cstheme="minorHAnsi"/>
              <w:szCs w:val="22"/>
            </w:rPr>
            <w:id w:val="621965859"/>
            <w:placeholder>
              <w:docPart w:val="D93E18E39C694ED7B5FCB61D6A1923DC"/>
            </w:placeholder>
            <w:showingPlcHdr/>
          </w:sdtPr>
          <w:sdtEndPr/>
          <w:sdtContent>
            <w:tc>
              <w:tcPr>
                <w:tcW w:w="3171" w:type="pct"/>
                <w:tcBorders>
                  <w:top w:val="single" w:sz="4" w:space="0" w:color="auto"/>
                  <w:left w:val="single" w:sz="4" w:space="0" w:color="auto"/>
                  <w:bottom w:val="single" w:sz="4" w:space="0" w:color="auto"/>
                  <w:right w:val="single" w:sz="4" w:space="0" w:color="auto"/>
                </w:tcBorders>
                <w:hideMark/>
              </w:tcPr>
              <w:p w14:paraId="7F2598B5"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Style w:val="Platzhaltertext"/>
                    <w:rFonts w:cstheme="minorHAnsi"/>
                    <w:sz w:val="22"/>
                    <w:szCs w:val="22"/>
                  </w:rPr>
                  <w:t>Name der erklärenden natürlichen Person des Mitglieds eingeben</w:t>
                </w:r>
              </w:p>
            </w:tc>
          </w:sdtContent>
        </w:sdt>
      </w:tr>
      <w:tr w:rsidR="00270F16" w:rsidRPr="00C50B87" w14:paraId="70AC2674" w14:textId="77777777" w:rsidTr="00067EB5">
        <w:trPr>
          <w:trHeight w:val="737"/>
        </w:trPr>
        <w:tc>
          <w:tcPr>
            <w:tcW w:w="1829" w:type="pct"/>
            <w:tcBorders>
              <w:top w:val="single" w:sz="4" w:space="0" w:color="auto"/>
              <w:left w:val="single" w:sz="4" w:space="0" w:color="auto"/>
              <w:bottom w:val="single" w:sz="4" w:space="0" w:color="auto"/>
              <w:right w:val="single" w:sz="4" w:space="0" w:color="auto"/>
            </w:tcBorders>
          </w:tcPr>
          <w:p w14:paraId="69663768" w14:textId="77777777" w:rsidR="00270F16" w:rsidRPr="00C50B87" w:rsidRDefault="00270F16" w:rsidP="00067EB5">
            <w:pPr>
              <w:autoSpaceDE w:val="0"/>
              <w:autoSpaceDN w:val="0"/>
              <w:adjustRightInd w:val="0"/>
              <w:spacing w:line="312" w:lineRule="auto"/>
              <w:rPr>
                <w:rFonts w:asciiTheme="minorHAnsi" w:hAnsiTheme="minorHAnsi" w:cstheme="minorHAnsi"/>
                <w:szCs w:val="22"/>
              </w:rPr>
            </w:pPr>
            <w:r w:rsidRPr="00C50B87">
              <w:rPr>
                <w:rFonts w:asciiTheme="minorHAnsi" w:hAnsiTheme="minorHAnsi" w:cstheme="minorHAnsi"/>
                <w:szCs w:val="22"/>
              </w:rPr>
              <w:t>Ort, Datum</w:t>
            </w:r>
          </w:p>
        </w:tc>
        <w:tc>
          <w:tcPr>
            <w:tcW w:w="3171" w:type="pct"/>
            <w:tcBorders>
              <w:top w:val="single" w:sz="4" w:space="0" w:color="auto"/>
              <w:left w:val="single" w:sz="4" w:space="0" w:color="auto"/>
              <w:bottom w:val="single" w:sz="4" w:space="0" w:color="auto"/>
              <w:right w:val="single" w:sz="4" w:space="0" w:color="auto"/>
            </w:tcBorders>
          </w:tcPr>
          <w:p w14:paraId="11687DBB" w14:textId="77777777" w:rsidR="00270F16" w:rsidRPr="00C50B87" w:rsidRDefault="00F5790A" w:rsidP="00067EB5">
            <w:pPr>
              <w:autoSpaceDE w:val="0"/>
              <w:autoSpaceDN w:val="0"/>
              <w:adjustRightInd w:val="0"/>
              <w:spacing w:line="312" w:lineRule="auto"/>
              <w:rPr>
                <w:rFonts w:asciiTheme="minorHAnsi" w:hAnsiTheme="minorHAnsi" w:cstheme="minorHAnsi"/>
                <w:szCs w:val="22"/>
              </w:rPr>
            </w:pPr>
            <w:sdt>
              <w:sdtPr>
                <w:rPr>
                  <w:rFonts w:asciiTheme="minorHAnsi" w:hAnsiTheme="minorHAnsi" w:cstheme="minorHAnsi"/>
                  <w:szCs w:val="22"/>
                </w:rPr>
                <w:id w:val="-9995747"/>
                <w:placeholder>
                  <w:docPart w:val="AF69A89A216B474F82BF18A74E919FAA"/>
                </w:placeholder>
                <w:showingPlcHdr/>
              </w:sdtPr>
              <w:sdtEndPr/>
              <w:sdtContent>
                <w:r w:rsidR="00270F16" w:rsidRPr="00C50B87">
                  <w:rPr>
                    <w:rStyle w:val="Platzhaltertext"/>
                    <w:rFonts w:cstheme="minorHAnsi"/>
                    <w:sz w:val="22"/>
                    <w:szCs w:val="22"/>
                  </w:rPr>
                  <w:t>Ort, Datum</w:t>
                </w:r>
              </w:sdtContent>
            </w:sdt>
          </w:p>
        </w:tc>
      </w:tr>
    </w:tbl>
    <w:p w14:paraId="174C20D6" w14:textId="77777777" w:rsidR="00270F16" w:rsidRPr="00C50B87" w:rsidRDefault="00270F16" w:rsidP="00270F16">
      <w:pPr>
        <w:autoSpaceDE w:val="0"/>
        <w:autoSpaceDN w:val="0"/>
        <w:adjustRightInd w:val="0"/>
        <w:spacing w:line="312" w:lineRule="auto"/>
        <w:jc w:val="center"/>
        <w:rPr>
          <w:rFonts w:asciiTheme="minorHAnsi" w:hAnsiTheme="minorHAnsi" w:cstheme="minorHAnsi"/>
          <w:b/>
          <w:szCs w:val="22"/>
        </w:rPr>
      </w:pPr>
    </w:p>
    <w:p w14:paraId="5E946C69" w14:textId="77777777" w:rsidR="00270F16" w:rsidRPr="00C50B87" w:rsidRDefault="00270F16" w:rsidP="00270F16">
      <w:pPr>
        <w:autoSpaceDE w:val="0"/>
        <w:autoSpaceDN w:val="0"/>
        <w:adjustRightInd w:val="0"/>
        <w:spacing w:line="260" w:lineRule="exact"/>
        <w:jc w:val="center"/>
        <w:rPr>
          <w:rFonts w:asciiTheme="minorHAnsi" w:hAnsiTheme="minorHAnsi" w:cstheme="minorHAnsi"/>
          <w:b/>
          <w:szCs w:val="22"/>
        </w:rPr>
      </w:pPr>
    </w:p>
    <w:p w14:paraId="7F0FDA99" w14:textId="77777777" w:rsidR="00270F16" w:rsidRPr="00C50B87" w:rsidRDefault="00270F16" w:rsidP="00270F16">
      <w:pPr>
        <w:autoSpaceDE w:val="0"/>
        <w:autoSpaceDN w:val="0"/>
        <w:adjustRightInd w:val="0"/>
        <w:spacing w:line="260" w:lineRule="exact"/>
        <w:rPr>
          <w:rFonts w:asciiTheme="minorHAnsi" w:hAnsiTheme="minorHAnsi" w:cstheme="minorHAnsi"/>
          <w:szCs w:val="22"/>
        </w:rPr>
      </w:pPr>
      <w:r w:rsidRPr="00C50B87">
        <w:rPr>
          <w:rFonts w:asciiTheme="minorHAnsi" w:hAnsiTheme="minorHAnsi" w:cstheme="minorHAnsi"/>
          <w:b/>
          <w:i/>
          <w:szCs w:val="22"/>
        </w:rPr>
        <w:t>[Liste bei Bedarf ergänzen]</w:t>
      </w:r>
    </w:p>
    <w:p w14:paraId="1E421359" w14:textId="77777777" w:rsidR="00270F16" w:rsidRPr="00965735" w:rsidRDefault="00270F16" w:rsidP="00DB0124">
      <w:pPr>
        <w:pStyle w:val="berschrift1"/>
      </w:pPr>
      <w:r w:rsidRPr="00965735">
        <w:lastRenderedPageBreak/>
        <w:t>Erklärung zum Einsatz von Unterauftragnehmern</w:t>
      </w:r>
    </w:p>
    <w:p w14:paraId="67ED093B" w14:textId="567BD5DF" w:rsidR="00270F16" w:rsidRPr="00C50B87" w:rsidRDefault="00F5790A" w:rsidP="3890AB48">
      <w:pPr>
        <w:spacing w:line="312" w:lineRule="auto"/>
        <w:rPr>
          <w:rFonts w:asciiTheme="minorHAnsi" w:hAnsiTheme="minorHAnsi" w:cstheme="minorBidi"/>
        </w:rPr>
      </w:pPr>
      <w:sdt>
        <w:sdtPr>
          <w:rPr>
            <w:rFonts w:asciiTheme="minorHAnsi" w:hAnsiTheme="minorHAnsi" w:cstheme="minorBidi"/>
          </w:rPr>
          <w:id w:val="-197161361"/>
          <w14:checkbox>
            <w14:checked w14:val="0"/>
            <w14:checkedState w14:val="2612" w14:font="MS Gothic"/>
            <w14:uncheckedState w14:val="2610" w14:font="MS Gothic"/>
          </w14:checkbox>
        </w:sdtPr>
        <w:sdtEndPr/>
        <w:sdtContent>
          <w:r w:rsidR="00270F16" w:rsidRPr="3890AB48">
            <w:rPr>
              <w:rFonts w:ascii="MS Gothic" w:eastAsia="MS Gothic" w:hAnsi="MS Gothic" w:cstheme="minorBidi"/>
            </w:rPr>
            <w:t>☐</w:t>
          </w:r>
        </w:sdtContent>
      </w:sdt>
      <w:r w:rsidR="3D5BC4A2" w:rsidRPr="3890AB48">
        <w:rPr>
          <w:rFonts w:asciiTheme="minorHAnsi" w:hAnsiTheme="minorHAnsi" w:cstheme="minorBidi"/>
        </w:rPr>
        <w:t xml:space="preserve">  </w:t>
      </w:r>
      <w:r w:rsidR="00270F16">
        <w:rPr>
          <w:rFonts w:asciiTheme="minorHAnsi" w:hAnsiTheme="minorHAnsi" w:cstheme="minorHAnsi"/>
          <w:szCs w:val="22"/>
        </w:rPr>
        <w:tab/>
      </w:r>
      <w:r w:rsidR="00270F16" w:rsidRPr="3890AB48">
        <w:rPr>
          <w:rFonts w:asciiTheme="minorHAnsi" w:hAnsiTheme="minorHAnsi" w:cstheme="minorBidi"/>
        </w:rPr>
        <w:t>Ich/Wir beabsichtige(n), folgende (Teil-) Leistungen als Unteraufträge zu vergeben:</w:t>
      </w:r>
    </w:p>
    <w:p w14:paraId="0B881CB7" w14:textId="77777777" w:rsidR="00270F16" w:rsidRPr="00C50B87" w:rsidRDefault="00270F16" w:rsidP="00270F16">
      <w:pPr>
        <w:tabs>
          <w:tab w:val="left" w:pos="7546"/>
        </w:tabs>
        <w:spacing w:line="312" w:lineRule="auto"/>
        <w:rPr>
          <w:rFonts w:asciiTheme="minorHAnsi" w:hAnsiTheme="minorHAnsi" w:cstheme="minorHAnsi"/>
          <w:szCs w:val="22"/>
        </w:rPr>
      </w:pPr>
      <w:r w:rsidRPr="00C50B87">
        <w:rPr>
          <w:rFonts w:asciiTheme="minorHAnsi" w:hAnsiTheme="minorHAnsi" w:cstheme="minorHAnsi"/>
          <w:szCs w:val="22"/>
        </w:rPr>
        <w:tab/>
      </w:r>
    </w:p>
    <w:p w14:paraId="7FC24AC1" w14:textId="77777777" w:rsidR="00270F16" w:rsidRPr="00C50B87" w:rsidRDefault="00270F16" w:rsidP="00270F16">
      <w:pPr>
        <w:spacing w:line="312" w:lineRule="auto"/>
        <w:rPr>
          <w:rFonts w:asciiTheme="minorHAnsi" w:hAnsiTheme="minorHAnsi" w:cstheme="minorHAnsi"/>
          <w:szCs w:val="22"/>
        </w:rPr>
      </w:pPr>
    </w:p>
    <w:p w14:paraId="5BBAC9BE" w14:textId="7CE4BC22" w:rsidR="00270F16" w:rsidRPr="00C50B87" w:rsidRDefault="00270F16" w:rsidP="1BDE1309">
      <w:pPr>
        <w:spacing w:line="312" w:lineRule="auto"/>
        <w:ind w:left="708"/>
        <w:rPr>
          <w:rFonts w:asciiTheme="minorHAnsi" w:hAnsiTheme="minorHAnsi" w:cstheme="minorBidi"/>
          <w:b/>
          <w:bCs/>
        </w:rPr>
      </w:pPr>
      <w:r w:rsidRPr="1BDE1309">
        <w:rPr>
          <w:rFonts w:asciiTheme="minorHAnsi" w:hAnsiTheme="minorHAnsi" w:cstheme="minorBidi"/>
          <w:b/>
          <w:bCs/>
        </w:rPr>
        <w:t>Beschreibung der (Teil-)Leistung</w:t>
      </w:r>
      <w:r>
        <w:tab/>
      </w:r>
      <w:r>
        <w:tab/>
      </w:r>
      <w:r w:rsidRPr="1BDE1309">
        <w:rPr>
          <w:rFonts w:asciiTheme="minorHAnsi" w:hAnsiTheme="minorHAnsi" w:cstheme="minorBidi"/>
          <w:b/>
          <w:bCs/>
        </w:rPr>
        <w:t xml:space="preserve">Unterauftragnehmer – </w:t>
      </w:r>
      <w:proofErr w:type="gramStart"/>
      <w:r w:rsidR="52E0CA2E" w:rsidRPr="1BDE1309">
        <w:rPr>
          <w:rFonts w:asciiTheme="minorHAnsi" w:hAnsiTheme="minorHAnsi" w:cstheme="minorBidi"/>
          <w:b/>
          <w:bCs/>
        </w:rPr>
        <w:t>soweit</w:t>
      </w:r>
      <w:proofErr w:type="gramEnd"/>
      <w:r w:rsidRPr="1BDE1309">
        <w:rPr>
          <w:rFonts w:asciiTheme="minorHAnsi" w:hAnsiTheme="minorHAnsi" w:cstheme="minorBidi"/>
          <w:b/>
          <w:bCs/>
        </w:rPr>
        <w:t xml:space="preserve"> bei </w:t>
      </w:r>
      <w:r w:rsidR="00D915F2" w:rsidRPr="1BDE1309">
        <w:rPr>
          <w:rFonts w:asciiTheme="minorHAnsi" w:hAnsiTheme="minorHAnsi" w:cstheme="minorBidi"/>
          <w:b/>
          <w:bCs/>
        </w:rPr>
        <w:t>Abgabe des Teilnahmeantrags</w:t>
      </w:r>
      <w:r w:rsidRPr="1BDE1309">
        <w:rPr>
          <w:rFonts w:asciiTheme="minorHAnsi" w:hAnsiTheme="minorHAnsi" w:cstheme="minorBidi"/>
          <w:b/>
          <w:bCs/>
        </w:rPr>
        <w:t xml:space="preserve"> bekannt –</w:t>
      </w:r>
    </w:p>
    <w:p w14:paraId="27DA7323" w14:textId="77777777" w:rsidR="00270F16" w:rsidRPr="00C50B87" w:rsidRDefault="00270F16" w:rsidP="00270F16">
      <w:pPr>
        <w:spacing w:line="480" w:lineRule="auto"/>
        <w:ind w:right="-2"/>
        <w:rPr>
          <w:rFonts w:asciiTheme="minorHAnsi" w:hAnsiTheme="minorHAnsi" w:cstheme="minorHAnsi"/>
          <w:szCs w:val="22"/>
          <w:u w:val="single"/>
        </w:rPr>
      </w:pPr>
    </w:p>
    <w:p w14:paraId="027FDBE3"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1.</w:t>
      </w:r>
      <w:r w:rsidRPr="00C50B87">
        <w:rPr>
          <w:rFonts w:asciiTheme="minorHAnsi" w:hAnsiTheme="minorHAnsi" w:cstheme="minorHAnsi"/>
          <w:szCs w:val="22"/>
        </w:rPr>
        <w:tab/>
      </w:r>
      <w:sdt>
        <w:sdtPr>
          <w:rPr>
            <w:rFonts w:asciiTheme="minorHAnsi" w:hAnsiTheme="minorHAnsi" w:cstheme="minorHAnsi"/>
            <w:szCs w:val="22"/>
          </w:rPr>
          <w:id w:val="1547946948"/>
          <w:placeholder>
            <w:docPart w:val="321864A6FA5D48FC8866127BD9D3867D"/>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193121508"/>
          <w:placeholder>
            <w:docPart w:val="551C9231992F42A49314B5F679BD1CE4"/>
          </w:placeholder>
          <w:showingPlcHdr/>
        </w:sdtPr>
        <w:sdtEndPr/>
        <w:sdtContent>
          <w:r w:rsidRPr="00C50B87">
            <w:rPr>
              <w:rStyle w:val="Platzhaltertext"/>
              <w:rFonts w:cstheme="minorHAnsi"/>
              <w:sz w:val="22"/>
              <w:szCs w:val="22"/>
            </w:rPr>
            <w:t>Name des Unterauftragnehmers eingeben</w:t>
          </w:r>
        </w:sdtContent>
      </w:sdt>
    </w:p>
    <w:p w14:paraId="7E234297"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p>
    <w:p w14:paraId="29BEA4BA"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2.</w:t>
      </w:r>
      <w:r w:rsidRPr="00C50B87">
        <w:rPr>
          <w:rFonts w:asciiTheme="minorHAnsi" w:hAnsiTheme="minorHAnsi" w:cstheme="minorHAnsi"/>
          <w:szCs w:val="22"/>
        </w:rPr>
        <w:tab/>
      </w:r>
      <w:sdt>
        <w:sdtPr>
          <w:rPr>
            <w:rFonts w:asciiTheme="minorHAnsi" w:hAnsiTheme="minorHAnsi" w:cstheme="minorHAnsi"/>
            <w:szCs w:val="22"/>
          </w:rPr>
          <w:id w:val="-136182899"/>
          <w:placeholder>
            <w:docPart w:val="E1E3E4AABBF144B3BD49B8335B710412"/>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41019171"/>
          <w:placeholder>
            <w:docPart w:val="E34DCEE1F83A42D98BFA8724C3CBC099"/>
          </w:placeholder>
          <w:showingPlcHdr/>
        </w:sdtPr>
        <w:sdtEndPr/>
        <w:sdtContent>
          <w:r w:rsidRPr="00C50B87">
            <w:rPr>
              <w:rStyle w:val="Platzhaltertext"/>
              <w:rFonts w:cstheme="minorHAnsi"/>
              <w:sz w:val="22"/>
              <w:szCs w:val="22"/>
            </w:rPr>
            <w:t>Name des Unterauftragnehmers eingeben</w:t>
          </w:r>
        </w:sdtContent>
      </w:sdt>
    </w:p>
    <w:p w14:paraId="11C24685"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p>
    <w:p w14:paraId="651812B6"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3.</w:t>
      </w:r>
      <w:r w:rsidRPr="00C50B87">
        <w:rPr>
          <w:rFonts w:asciiTheme="minorHAnsi" w:hAnsiTheme="minorHAnsi" w:cstheme="minorHAnsi"/>
          <w:szCs w:val="22"/>
        </w:rPr>
        <w:tab/>
      </w:r>
      <w:sdt>
        <w:sdtPr>
          <w:rPr>
            <w:rFonts w:asciiTheme="minorHAnsi" w:hAnsiTheme="minorHAnsi" w:cstheme="minorHAnsi"/>
            <w:szCs w:val="22"/>
          </w:rPr>
          <w:id w:val="-372931599"/>
          <w:placeholder>
            <w:docPart w:val="8820BFAB22024918AB9124FDACC7585F"/>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817023296"/>
          <w:placeholder>
            <w:docPart w:val="66091A39EE544BEFB5353F5255AAB49D"/>
          </w:placeholder>
          <w:showingPlcHdr/>
        </w:sdtPr>
        <w:sdtEndPr/>
        <w:sdtContent>
          <w:r w:rsidRPr="00C50B87">
            <w:rPr>
              <w:rStyle w:val="Platzhaltertext"/>
              <w:rFonts w:cstheme="minorHAnsi"/>
              <w:sz w:val="22"/>
              <w:szCs w:val="22"/>
            </w:rPr>
            <w:t>Name des Unterauftragnehmers eingeben</w:t>
          </w:r>
        </w:sdtContent>
      </w:sdt>
    </w:p>
    <w:p w14:paraId="6792CB5F"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p>
    <w:p w14:paraId="0590F400"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4.</w:t>
      </w:r>
      <w:r w:rsidRPr="00C50B87">
        <w:rPr>
          <w:rFonts w:asciiTheme="minorHAnsi" w:hAnsiTheme="minorHAnsi" w:cstheme="minorHAnsi"/>
          <w:szCs w:val="22"/>
        </w:rPr>
        <w:tab/>
      </w:r>
      <w:sdt>
        <w:sdtPr>
          <w:rPr>
            <w:rFonts w:asciiTheme="minorHAnsi" w:hAnsiTheme="minorHAnsi" w:cstheme="minorHAnsi"/>
            <w:szCs w:val="22"/>
          </w:rPr>
          <w:id w:val="-530953911"/>
          <w:placeholder>
            <w:docPart w:val="A32093EA206146A3ABBCD02094A5260D"/>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2145924415"/>
          <w:placeholder>
            <w:docPart w:val="F63344D4F84F442FA318C549D51E5AF4"/>
          </w:placeholder>
          <w:showingPlcHdr/>
        </w:sdtPr>
        <w:sdtEndPr/>
        <w:sdtContent>
          <w:r w:rsidRPr="00C50B87">
            <w:rPr>
              <w:rStyle w:val="Platzhaltertext"/>
              <w:rFonts w:cstheme="minorHAnsi"/>
              <w:sz w:val="22"/>
              <w:szCs w:val="22"/>
            </w:rPr>
            <w:t>Name des Unterauftragnehmers eingeben</w:t>
          </w:r>
        </w:sdtContent>
      </w:sdt>
    </w:p>
    <w:p w14:paraId="24ED5A7A"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p>
    <w:p w14:paraId="40B4AFD2"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5.</w:t>
      </w:r>
      <w:r w:rsidRPr="00C50B87">
        <w:rPr>
          <w:rFonts w:asciiTheme="minorHAnsi" w:hAnsiTheme="minorHAnsi" w:cstheme="minorHAnsi"/>
          <w:szCs w:val="22"/>
        </w:rPr>
        <w:tab/>
      </w:r>
      <w:sdt>
        <w:sdtPr>
          <w:rPr>
            <w:rFonts w:asciiTheme="minorHAnsi" w:hAnsiTheme="minorHAnsi" w:cstheme="minorHAnsi"/>
            <w:szCs w:val="22"/>
          </w:rPr>
          <w:id w:val="-730617648"/>
          <w:placeholder>
            <w:docPart w:val="AAB02E219670490FB7A3A1E55DF5FA3A"/>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524481441"/>
          <w:placeholder>
            <w:docPart w:val="C5EF94BBB0FF4FCCA43A1FD1F7E23999"/>
          </w:placeholder>
          <w:showingPlcHdr/>
        </w:sdtPr>
        <w:sdtEndPr/>
        <w:sdtContent>
          <w:r w:rsidRPr="00C50B87">
            <w:rPr>
              <w:rStyle w:val="Platzhaltertext"/>
              <w:rFonts w:cstheme="minorHAnsi"/>
              <w:sz w:val="22"/>
              <w:szCs w:val="22"/>
            </w:rPr>
            <w:t>Name des Unterauftragnehmers eingeben</w:t>
          </w:r>
        </w:sdtContent>
      </w:sdt>
    </w:p>
    <w:p w14:paraId="6EC9D949"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p>
    <w:p w14:paraId="50A1C918" w14:textId="77777777" w:rsidR="00270F16" w:rsidRPr="00C50B87" w:rsidRDefault="00270F16" w:rsidP="00270F16">
      <w:pPr>
        <w:tabs>
          <w:tab w:val="left" w:pos="709"/>
          <w:tab w:val="left" w:pos="4962"/>
        </w:tabs>
        <w:spacing w:line="480" w:lineRule="auto"/>
        <w:rPr>
          <w:rFonts w:asciiTheme="minorHAnsi" w:hAnsiTheme="minorHAnsi" w:cstheme="minorHAnsi"/>
          <w:szCs w:val="22"/>
        </w:rPr>
      </w:pPr>
      <w:r w:rsidRPr="00C50B87">
        <w:rPr>
          <w:rFonts w:asciiTheme="minorHAnsi" w:hAnsiTheme="minorHAnsi" w:cstheme="minorHAnsi"/>
          <w:szCs w:val="22"/>
        </w:rPr>
        <w:t>6.</w:t>
      </w:r>
      <w:r w:rsidRPr="00C50B87">
        <w:rPr>
          <w:rFonts w:asciiTheme="minorHAnsi" w:hAnsiTheme="minorHAnsi" w:cstheme="minorHAnsi"/>
          <w:szCs w:val="22"/>
        </w:rPr>
        <w:tab/>
      </w:r>
      <w:sdt>
        <w:sdtPr>
          <w:rPr>
            <w:rFonts w:asciiTheme="minorHAnsi" w:hAnsiTheme="minorHAnsi" w:cstheme="minorHAnsi"/>
            <w:szCs w:val="22"/>
          </w:rPr>
          <w:id w:val="815153284"/>
          <w:placeholder>
            <w:docPart w:val="D1EDD1931BFF4D3E9D37109C51A78709"/>
          </w:placeholder>
          <w:showingPlcHdr/>
        </w:sdtPr>
        <w:sdtEndPr/>
        <w:sdtContent>
          <w:r w:rsidRPr="00C50B87">
            <w:rPr>
              <w:rStyle w:val="Platzhaltertext"/>
              <w:rFonts w:cstheme="minorHAnsi"/>
              <w:sz w:val="22"/>
              <w:szCs w:val="22"/>
            </w:rPr>
            <w:t>Beschreibung der (Teil-)Leistung eingeben</w:t>
          </w:r>
        </w:sdtContent>
      </w:sdt>
      <w:r w:rsidRPr="00C50B87">
        <w:rPr>
          <w:rFonts w:asciiTheme="minorHAnsi" w:hAnsiTheme="minorHAnsi" w:cstheme="minorHAnsi"/>
          <w:szCs w:val="22"/>
        </w:rPr>
        <w:tab/>
      </w:r>
      <w:sdt>
        <w:sdtPr>
          <w:rPr>
            <w:rFonts w:asciiTheme="minorHAnsi" w:hAnsiTheme="minorHAnsi" w:cstheme="minorHAnsi"/>
            <w:szCs w:val="22"/>
          </w:rPr>
          <w:id w:val="2125181333"/>
          <w:placeholder>
            <w:docPart w:val="044E0F2338FF4D9BB3FD853CD33BDEE1"/>
          </w:placeholder>
          <w:showingPlcHdr/>
        </w:sdtPr>
        <w:sdtEndPr/>
        <w:sdtContent>
          <w:r w:rsidRPr="00C50B87">
            <w:rPr>
              <w:rStyle w:val="Platzhaltertext"/>
              <w:rFonts w:cstheme="minorHAnsi"/>
              <w:sz w:val="22"/>
              <w:szCs w:val="22"/>
            </w:rPr>
            <w:t>Name des Unterauftragnehmers eingeben</w:t>
          </w:r>
        </w:sdtContent>
      </w:sdt>
    </w:p>
    <w:p w14:paraId="69AC760F" w14:textId="77777777" w:rsidR="00270F16" w:rsidRPr="00C50B87" w:rsidRDefault="00270F16" w:rsidP="00270F16">
      <w:pPr>
        <w:autoSpaceDE w:val="0"/>
        <w:autoSpaceDN w:val="0"/>
        <w:adjustRightInd w:val="0"/>
        <w:spacing w:line="312" w:lineRule="auto"/>
        <w:rPr>
          <w:rFonts w:asciiTheme="minorHAnsi" w:hAnsiTheme="minorHAnsi" w:cstheme="minorHAnsi"/>
          <w:b/>
          <w:szCs w:val="22"/>
        </w:rPr>
      </w:pPr>
    </w:p>
    <w:p w14:paraId="1839FD36" w14:textId="77777777" w:rsidR="00270F16" w:rsidRDefault="00270F16" w:rsidP="00270F16">
      <w:pPr>
        <w:autoSpaceDE w:val="0"/>
        <w:autoSpaceDN w:val="0"/>
        <w:adjustRightInd w:val="0"/>
        <w:spacing w:line="312" w:lineRule="auto"/>
        <w:rPr>
          <w:rFonts w:asciiTheme="minorHAnsi" w:hAnsiTheme="minorHAnsi" w:cstheme="minorHAnsi"/>
          <w:b/>
          <w:szCs w:val="22"/>
        </w:rPr>
      </w:pPr>
    </w:p>
    <w:p w14:paraId="03B3B958" w14:textId="77777777" w:rsidR="00270F16" w:rsidRPr="00C50B87" w:rsidRDefault="00270F16" w:rsidP="00270F16">
      <w:pPr>
        <w:spacing w:line="360" w:lineRule="auto"/>
        <w:jc w:val="both"/>
        <w:rPr>
          <w:rFonts w:asciiTheme="minorHAnsi" w:hAnsiTheme="minorHAnsi" w:cstheme="minorHAnsi"/>
          <w:szCs w:val="22"/>
        </w:rPr>
      </w:pPr>
    </w:p>
    <w:p w14:paraId="20DA0557" w14:textId="77777777" w:rsidR="00270F16" w:rsidRPr="00C50B87" w:rsidRDefault="00270F16" w:rsidP="00270F16">
      <w:pPr>
        <w:rPr>
          <w:rFonts w:asciiTheme="minorHAnsi" w:hAnsiTheme="minorHAnsi" w:cstheme="minorHAnsi"/>
          <w:b/>
          <w:szCs w:val="22"/>
        </w:rPr>
      </w:pPr>
    </w:p>
    <w:sdt>
      <w:sdtPr>
        <w:rPr>
          <w:rFonts w:asciiTheme="minorHAnsi" w:hAnsiTheme="minorHAnsi" w:cstheme="minorBidi"/>
        </w:rPr>
        <w:id w:val="-735862843"/>
        <w:placeholder>
          <w:docPart w:val="F07B42395B7648C295529F5B1A32F3B6"/>
        </w:placeholder>
        <w:showingPlcHdr/>
      </w:sdtPr>
      <w:sdtEndPr/>
      <w:sdtContent>
        <w:p w14:paraId="670BA010"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Ort, Datum eingeben</w:t>
          </w:r>
        </w:p>
      </w:sdtContent>
    </w:sdt>
    <w:p w14:paraId="3F22D788" w14:textId="77777777" w:rsidR="00270F16" w:rsidRPr="00965735" w:rsidRDefault="00270F16" w:rsidP="00DB0124">
      <w:pPr>
        <w:pStyle w:val="berschrift1"/>
      </w:pPr>
      <w:r w:rsidRPr="00965735">
        <w:lastRenderedPageBreak/>
        <w:t>Verpflichtungserklärung anderer Unternehmen</w:t>
      </w:r>
      <w:r w:rsidRPr="00965735">
        <w:rPr>
          <w:rStyle w:val="Funotenzeichen"/>
          <w:rFonts w:asciiTheme="minorHAnsi" w:hAnsiTheme="minorHAnsi" w:cstheme="minorHAnsi"/>
          <w:color w:val="000000"/>
          <w:szCs w:val="36"/>
        </w:rPr>
        <w:footnoteReference w:id="3"/>
      </w:r>
      <w:r w:rsidRPr="00965735">
        <w:t xml:space="preserve"> (auszufüllen von benannten Dritten/Nachunternehmen, gleich ob mit oder ohne Eignungsleihe)</w:t>
      </w:r>
    </w:p>
    <w:p w14:paraId="36B34C5B" w14:textId="77777777" w:rsidR="00270F16" w:rsidRPr="004A66E8" w:rsidRDefault="00270F16" w:rsidP="00270F16">
      <w:pPr>
        <w:spacing w:line="312" w:lineRule="auto"/>
        <w:jc w:val="center"/>
        <w:rPr>
          <w:rFonts w:asciiTheme="minorHAnsi" w:hAnsiTheme="minorHAnsi" w:cstheme="minorHAnsi"/>
          <w:szCs w:val="22"/>
        </w:rPr>
      </w:pPr>
    </w:p>
    <w:p w14:paraId="178511A2" w14:textId="77777777" w:rsidR="00270F16" w:rsidRPr="004A66E8" w:rsidRDefault="00270F16" w:rsidP="00270F16">
      <w:pPr>
        <w:spacing w:line="312" w:lineRule="auto"/>
        <w:jc w:val="both"/>
        <w:rPr>
          <w:rFonts w:asciiTheme="minorHAnsi" w:hAnsiTheme="minorHAnsi" w:cstheme="minorHAnsi"/>
          <w:szCs w:val="22"/>
        </w:rPr>
      </w:pPr>
      <w:r w:rsidRPr="004A66E8">
        <w:rPr>
          <w:rFonts w:asciiTheme="minorHAnsi" w:hAnsiTheme="minorHAnsi" w:cstheme="minorHAnsi"/>
          <w:szCs w:val="22"/>
        </w:rPr>
        <w:t xml:space="preserve">Name und Anschrift des anderen Unternehmers: </w:t>
      </w:r>
    </w:p>
    <w:p w14:paraId="67022DC5" w14:textId="77777777" w:rsidR="00270F16" w:rsidRPr="00C50B87" w:rsidRDefault="00270F16" w:rsidP="00270F16">
      <w:pPr>
        <w:spacing w:line="360" w:lineRule="auto"/>
        <w:ind w:right="1028"/>
        <w:jc w:val="both"/>
        <w:rPr>
          <w:rFonts w:asciiTheme="minorHAnsi" w:hAnsiTheme="minorHAnsi" w:cstheme="minorHAnsi"/>
          <w:szCs w:val="22"/>
        </w:rPr>
      </w:pPr>
    </w:p>
    <w:sdt>
      <w:sdtPr>
        <w:rPr>
          <w:rFonts w:asciiTheme="minorHAnsi" w:hAnsiTheme="minorHAnsi" w:cstheme="minorBidi"/>
        </w:rPr>
        <w:id w:val="-1720893738"/>
        <w:placeholder>
          <w:docPart w:val="3B48F58CC91E4167BF352B01088A0935"/>
        </w:placeholder>
        <w:showingPlcHdr/>
      </w:sdtPr>
      <w:sdtEndPr/>
      <w:sdtContent>
        <w:p w14:paraId="59A2C810"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Name des Unternehmens</w:t>
          </w:r>
        </w:p>
      </w:sdtContent>
    </w:sdt>
    <w:sdt>
      <w:sdtPr>
        <w:rPr>
          <w:rFonts w:asciiTheme="minorHAnsi" w:hAnsiTheme="minorHAnsi" w:cstheme="minorBidi"/>
        </w:rPr>
        <w:id w:val="616338099"/>
        <w:placeholder>
          <w:docPart w:val="5843472855E8438FB6062C86DA3A4D74"/>
        </w:placeholder>
        <w:showingPlcHdr/>
      </w:sdtPr>
      <w:sdtEndPr/>
      <w:sdtContent>
        <w:p w14:paraId="54E2046C"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Zusatz Name</w:t>
          </w:r>
        </w:p>
      </w:sdtContent>
    </w:sdt>
    <w:sdt>
      <w:sdtPr>
        <w:rPr>
          <w:rFonts w:asciiTheme="minorHAnsi" w:hAnsiTheme="minorHAnsi" w:cstheme="minorBidi"/>
        </w:rPr>
        <w:id w:val="-1755659363"/>
        <w:placeholder>
          <w:docPart w:val="29A8411B8F5942E3A999257DE50D859E"/>
        </w:placeholder>
        <w:showingPlcHdr/>
      </w:sdtPr>
      <w:sdtEndPr/>
      <w:sdtContent>
        <w:p w14:paraId="7DD091AD"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Straße und Hausnummer</w:t>
          </w:r>
        </w:p>
      </w:sdtContent>
    </w:sdt>
    <w:sdt>
      <w:sdtPr>
        <w:rPr>
          <w:rFonts w:asciiTheme="minorHAnsi" w:hAnsiTheme="minorHAnsi" w:cstheme="minorBidi"/>
        </w:rPr>
        <w:id w:val="1874498243"/>
        <w:placeholder>
          <w:docPart w:val="714BA0E90DF84946A06ABB365FCA51F0"/>
        </w:placeholder>
        <w:showingPlcHdr/>
      </w:sdtPr>
      <w:sdtEndPr/>
      <w:sdtContent>
        <w:p w14:paraId="45719002"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PLZ und Ort</w:t>
          </w:r>
        </w:p>
      </w:sdtContent>
    </w:sdt>
    <w:p w14:paraId="30AE87CD" w14:textId="77777777" w:rsidR="00270F16" w:rsidRPr="00C50B87" w:rsidRDefault="00270F16" w:rsidP="00270F16">
      <w:pPr>
        <w:spacing w:line="360" w:lineRule="auto"/>
        <w:ind w:right="1028"/>
        <w:jc w:val="both"/>
        <w:rPr>
          <w:rFonts w:asciiTheme="minorHAnsi" w:hAnsiTheme="minorHAnsi" w:cstheme="minorHAnsi"/>
          <w:szCs w:val="22"/>
        </w:rPr>
      </w:pPr>
    </w:p>
    <w:p w14:paraId="329C8C9B" w14:textId="77777777" w:rsidR="00270F16" w:rsidRPr="00C50B87" w:rsidRDefault="00270F16" w:rsidP="00270F16">
      <w:pPr>
        <w:spacing w:line="360" w:lineRule="auto"/>
        <w:ind w:right="1028"/>
        <w:jc w:val="both"/>
        <w:rPr>
          <w:rFonts w:asciiTheme="minorHAnsi" w:hAnsiTheme="minorHAnsi" w:cstheme="minorHAnsi"/>
          <w:szCs w:val="22"/>
        </w:rPr>
      </w:pPr>
    </w:p>
    <w:p w14:paraId="3ACAD493" w14:textId="77777777" w:rsidR="00270F16" w:rsidRPr="00C50B87" w:rsidRDefault="00270F16" w:rsidP="00270F16">
      <w:pPr>
        <w:spacing w:line="360" w:lineRule="auto"/>
        <w:ind w:right="1028"/>
        <w:jc w:val="both"/>
        <w:rPr>
          <w:rFonts w:asciiTheme="minorHAnsi" w:hAnsiTheme="minorHAnsi" w:cstheme="minorHAnsi"/>
          <w:szCs w:val="22"/>
        </w:rPr>
      </w:pPr>
      <w:r w:rsidRPr="00C50B87">
        <w:rPr>
          <w:rFonts w:asciiTheme="minorHAnsi" w:hAnsiTheme="minorHAnsi" w:cstheme="minorHAnsi"/>
          <w:szCs w:val="22"/>
        </w:rPr>
        <w:t>Ich/Wir verpflichte(n) mich/uns, im Falle der Auftragserteilung an</w:t>
      </w:r>
    </w:p>
    <w:p w14:paraId="1249E312" w14:textId="77777777" w:rsidR="00270F16" w:rsidRPr="00C50B87" w:rsidRDefault="00270F16" w:rsidP="00270F16">
      <w:pPr>
        <w:spacing w:line="360" w:lineRule="auto"/>
        <w:ind w:right="1028"/>
        <w:jc w:val="both"/>
        <w:rPr>
          <w:rFonts w:asciiTheme="minorHAnsi" w:hAnsiTheme="minorHAnsi" w:cstheme="minorHAnsi"/>
          <w:szCs w:val="22"/>
        </w:rPr>
      </w:pPr>
    </w:p>
    <w:sdt>
      <w:sdtPr>
        <w:rPr>
          <w:rFonts w:asciiTheme="minorHAnsi" w:hAnsiTheme="minorHAnsi" w:cstheme="minorBidi"/>
        </w:rPr>
        <w:id w:val="-15010065"/>
        <w:placeholder>
          <w:docPart w:val="B55BB073A6AB47C3AF9A0AA710C9FFEF"/>
        </w:placeholder>
        <w:showingPlcHdr/>
      </w:sdtPr>
      <w:sdtEndPr/>
      <w:sdtContent>
        <w:p w14:paraId="3798F0F2" w14:textId="77777777" w:rsidR="00270F16" w:rsidRPr="00C50B87" w:rsidRDefault="00270F16" w:rsidP="00270F16">
          <w:pPr>
            <w:spacing w:line="312" w:lineRule="auto"/>
            <w:jc w:val="center"/>
            <w:rPr>
              <w:rFonts w:asciiTheme="minorHAnsi" w:hAnsiTheme="minorHAnsi" w:cstheme="minorHAnsi"/>
              <w:vanish/>
              <w:color w:val="A0ABB1"/>
              <w:szCs w:val="22"/>
            </w:rPr>
          </w:pPr>
          <w:r w:rsidRPr="00C50B87">
            <w:rPr>
              <w:rStyle w:val="Platzhaltertext"/>
              <w:rFonts w:cstheme="minorHAnsi"/>
              <w:sz w:val="22"/>
              <w:szCs w:val="22"/>
            </w:rPr>
            <w:t>Name des Bieters bzw. der Bietergemeinschaft eingeben</w:t>
          </w:r>
        </w:p>
      </w:sdtContent>
    </w:sdt>
    <w:p w14:paraId="016051BA" w14:textId="051CA237" w:rsidR="00270F16" w:rsidRPr="00C50B87" w:rsidRDefault="00270F16" w:rsidP="00270F16">
      <w:pPr>
        <w:spacing w:line="360" w:lineRule="auto"/>
        <w:ind w:right="794"/>
        <w:jc w:val="center"/>
        <w:rPr>
          <w:rFonts w:asciiTheme="minorHAnsi" w:hAnsiTheme="minorHAnsi" w:cstheme="minorHAnsi"/>
          <w:szCs w:val="22"/>
        </w:rPr>
      </w:pPr>
      <w:r w:rsidRPr="00C50B87">
        <w:rPr>
          <w:rFonts w:asciiTheme="minorHAnsi" w:hAnsiTheme="minorHAnsi" w:cstheme="minorHAnsi"/>
          <w:szCs w:val="22"/>
        </w:rPr>
        <w:t xml:space="preserve">(Name des </w:t>
      </w:r>
      <w:r w:rsidR="007E11A2">
        <w:rPr>
          <w:rFonts w:asciiTheme="minorHAnsi" w:hAnsiTheme="minorHAnsi" w:cstheme="minorHAnsi"/>
          <w:szCs w:val="22"/>
        </w:rPr>
        <w:t>Bewerbers/</w:t>
      </w:r>
      <w:r w:rsidRPr="00C50B87">
        <w:rPr>
          <w:rFonts w:asciiTheme="minorHAnsi" w:hAnsiTheme="minorHAnsi" w:cstheme="minorHAnsi"/>
          <w:szCs w:val="22"/>
        </w:rPr>
        <w:t xml:space="preserve">Bieters bzw. der </w:t>
      </w:r>
      <w:r w:rsidR="007E11A2">
        <w:rPr>
          <w:rFonts w:asciiTheme="minorHAnsi" w:hAnsiTheme="minorHAnsi" w:cstheme="minorHAnsi"/>
          <w:szCs w:val="22"/>
        </w:rPr>
        <w:t>Bewerber-/</w:t>
      </w:r>
      <w:r w:rsidRPr="00C50B87">
        <w:rPr>
          <w:rFonts w:asciiTheme="minorHAnsi" w:hAnsiTheme="minorHAnsi" w:cstheme="minorHAnsi"/>
          <w:szCs w:val="22"/>
        </w:rPr>
        <w:t>Bietergemeinschaft)</w:t>
      </w:r>
    </w:p>
    <w:p w14:paraId="672C0FEE" w14:textId="77777777" w:rsidR="00270F16" w:rsidRPr="00C50B87" w:rsidRDefault="00270F16" w:rsidP="00270F16">
      <w:pPr>
        <w:spacing w:line="360" w:lineRule="auto"/>
        <w:ind w:right="1028"/>
        <w:jc w:val="both"/>
        <w:rPr>
          <w:rFonts w:asciiTheme="minorHAnsi" w:hAnsiTheme="minorHAnsi" w:cstheme="minorHAnsi"/>
          <w:szCs w:val="22"/>
        </w:rPr>
      </w:pPr>
    </w:p>
    <w:p w14:paraId="206C029E" w14:textId="77777777" w:rsidR="00270F16" w:rsidRPr="00C50B87" w:rsidRDefault="00270F16" w:rsidP="00270F16">
      <w:pPr>
        <w:spacing w:line="360" w:lineRule="auto"/>
        <w:jc w:val="both"/>
        <w:rPr>
          <w:rFonts w:asciiTheme="minorHAnsi" w:hAnsiTheme="minorHAnsi" w:cstheme="minorHAnsi"/>
          <w:szCs w:val="22"/>
        </w:rPr>
      </w:pPr>
      <w:r w:rsidRPr="00C50B87">
        <w:rPr>
          <w:rFonts w:asciiTheme="minorHAnsi" w:hAnsiTheme="minorHAnsi" w:cstheme="minorHAnsi"/>
          <w:szCs w:val="22"/>
        </w:rPr>
        <w:t>diesem/dieser die für den Auftrag erforderlichen Mittel meines/unseres Unternehmens zur Verfügung zu stellen.</w:t>
      </w:r>
    </w:p>
    <w:p w14:paraId="6AAD2E94" w14:textId="77777777" w:rsidR="00270F16" w:rsidRPr="00C50B87" w:rsidRDefault="00270F16" w:rsidP="00270F16">
      <w:pPr>
        <w:spacing w:line="360" w:lineRule="auto"/>
        <w:jc w:val="both"/>
        <w:rPr>
          <w:rFonts w:asciiTheme="minorHAnsi" w:hAnsiTheme="minorHAnsi" w:cstheme="minorHAnsi"/>
          <w:szCs w:val="22"/>
        </w:rPr>
      </w:pPr>
    </w:p>
    <w:p w14:paraId="10E0D30A" w14:textId="77777777" w:rsidR="00270F16" w:rsidRPr="00C50B87" w:rsidRDefault="00270F16" w:rsidP="00270F16">
      <w:pPr>
        <w:rPr>
          <w:rFonts w:asciiTheme="minorHAnsi" w:hAnsiTheme="minorHAnsi" w:cstheme="minorHAnsi"/>
          <w:b/>
          <w:szCs w:val="22"/>
        </w:rPr>
      </w:pPr>
    </w:p>
    <w:sdt>
      <w:sdtPr>
        <w:rPr>
          <w:rFonts w:asciiTheme="minorHAnsi" w:hAnsiTheme="minorHAnsi" w:cstheme="minorBidi"/>
        </w:rPr>
        <w:id w:val="323560000"/>
        <w:placeholder>
          <w:docPart w:val="5EEA5F3A4F5745AC8B251FF6C53018CB"/>
        </w:placeholder>
        <w:showingPlcHdr/>
      </w:sdtPr>
      <w:sdtEndPr/>
      <w:sdtContent>
        <w:p w14:paraId="1C0CCFFF"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Ort, Datum eingeben</w:t>
          </w:r>
        </w:p>
      </w:sdtContent>
    </w:sdt>
    <w:p w14:paraId="3294274E" w14:textId="41B57679" w:rsidR="00270F16" w:rsidRPr="00C50B87" w:rsidRDefault="00270F16" w:rsidP="00270F16">
      <w:pPr>
        <w:tabs>
          <w:tab w:val="left" w:pos="3969"/>
          <w:tab w:val="left" w:pos="5103"/>
          <w:tab w:val="left" w:pos="8505"/>
        </w:tabs>
        <w:rPr>
          <w:rFonts w:asciiTheme="minorHAnsi" w:hAnsiTheme="minorHAnsi" w:cstheme="minorHAnsi"/>
          <w:szCs w:val="22"/>
          <w:u w:val="single"/>
        </w:rPr>
      </w:pPr>
      <w:r w:rsidRPr="00C50B87">
        <w:rPr>
          <w:rFonts w:asciiTheme="minorHAnsi" w:hAnsiTheme="minorHAnsi" w:cstheme="minorHAnsi"/>
          <w:szCs w:val="22"/>
          <w:u w:val="single"/>
        </w:rPr>
        <w:tab/>
      </w:r>
      <w:r w:rsidR="00A1285E">
        <w:rPr>
          <w:rFonts w:asciiTheme="minorHAnsi" w:hAnsiTheme="minorHAnsi" w:cstheme="minorHAnsi"/>
          <w:szCs w:val="22"/>
          <w:u w:val="single"/>
        </w:rPr>
        <w:t>______________________________________</w:t>
      </w:r>
    </w:p>
    <w:p w14:paraId="78B4A19E" w14:textId="77777777" w:rsidR="00270F16" w:rsidRPr="00C50B87" w:rsidRDefault="00270F16" w:rsidP="00270F16">
      <w:pPr>
        <w:tabs>
          <w:tab w:val="left" w:pos="3969"/>
          <w:tab w:val="left" w:pos="5103"/>
          <w:tab w:val="left" w:pos="8505"/>
        </w:tabs>
        <w:spacing w:line="360" w:lineRule="auto"/>
        <w:ind w:left="4962" w:hanging="4962"/>
        <w:rPr>
          <w:rFonts w:asciiTheme="minorHAnsi" w:hAnsiTheme="minorHAnsi" w:cstheme="minorHAnsi"/>
          <w:szCs w:val="22"/>
        </w:rPr>
      </w:pPr>
      <w:r w:rsidRPr="00C50B87">
        <w:rPr>
          <w:rFonts w:asciiTheme="minorHAnsi" w:hAnsiTheme="minorHAnsi" w:cstheme="minorHAnsi"/>
          <w:szCs w:val="22"/>
        </w:rPr>
        <w:t>Ort, Datum</w:t>
      </w:r>
    </w:p>
    <w:p w14:paraId="44A912C6" w14:textId="77777777" w:rsidR="00270F16" w:rsidRPr="00C50B87" w:rsidRDefault="00270F16" w:rsidP="00270F16">
      <w:pPr>
        <w:tabs>
          <w:tab w:val="left" w:pos="920"/>
        </w:tabs>
        <w:rPr>
          <w:rFonts w:asciiTheme="minorHAnsi" w:hAnsiTheme="minorHAnsi" w:cstheme="minorHAnsi"/>
          <w:szCs w:val="22"/>
        </w:rPr>
      </w:pPr>
    </w:p>
    <w:p w14:paraId="254210D2" w14:textId="77777777" w:rsidR="00270F16" w:rsidRPr="00C50B87" w:rsidRDefault="00270F16" w:rsidP="00270F16">
      <w:pPr>
        <w:tabs>
          <w:tab w:val="left" w:pos="920"/>
        </w:tabs>
        <w:rPr>
          <w:rFonts w:asciiTheme="minorHAnsi" w:hAnsiTheme="minorHAnsi" w:cstheme="minorHAnsi"/>
          <w:szCs w:val="22"/>
        </w:rPr>
      </w:pPr>
    </w:p>
    <w:p w14:paraId="728C086D" w14:textId="77777777" w:rsidR="00270F16" w:rsidRPr="00C50B87" w:rsidRDefault="00270F16" w:rsidP="00270F16">
      <w:pPr>
        <w:tabs>
          <w:tab w:val="left" w:pos="920"/>
        </w:tabs>
        <w:rPr>
          <w:rFonts w:asciiTheme="minorHAnsi" w:hAnsiTheme="minorHAnsi" w:cstheme="minorHAnsi"/>
          <w:szCs w:val="22"/>
        </w:rPr>
      </w:pPr>
    </w:p>
    <w:sdt>
      <w:sdtPr>
        <w:rPr>
          <w:rFonts w:asciiTheme="minorHAnsi" w:hAnsiTheme="minorHAnsi" w:cstheme="minorBidi"/>
        </w:rPr>
        <w:id w:val="345067816"/>
        <w:placeholder>
          <w:docPart w:val="D8C286A8F61649F2A02067987361FDD8"/>
        </w:placeholder>
        <w:showingPlcHdr/>
      </w:sdtPr>
      <w:sdtEndPr/>
      <w:sdtContent>
        <w:p w14:paraId="012C2A06" w14:textId="77777777" w:rsidR="00270F16" w:rsidRPr="00C50B87" w:rsidRDefault="00270F16" w:rsidP="00270F16">
          <w:pPr>
            <w:spacing w:line="312" w:lineRule="auto"/>
            <w:rPr>
              <w:rFonts w:asciiTheme="minorHAnsi" w:hAnsiTheme="minorHAnsi" w:cstheme="minorHAnsi"/>
              <w:vanish/>
              <w:color w:val="A0ABB1"/>
              <w:szCs w:val="22"/>
            </w:rPr>
          </w:pPr>
          <w:r w:rsidRPr="00C50B87">
            <w:rPr>
              <w:rStyle w:val="Platzhaltertext"/>
              <w:rFonts w:cstheme="minorHAnsi"/>
              <w:sz w:val="22"/>
              <w:szCs w:val="22"/>
            </w:rPr>
            <w:t>Name/n der die Erklärung abgebenden Person/en des sich verpflichtenden Unternehmens</w:t>
          </w:r>
        </w:p>
      </w:sdtContent>
    </w:sdt>
    <w:p w14:paraId="7FDD5876" w14:textId="48A46DFF" w:rsidR="00270F16" w:rsidRPr="00C50B87" w:rsidRDefault="00270F16" w:rsidP="1BDE1309">
      <w:pPr>
        <w:tabs>
          <w:tab w:val="left" w:pos="920"/>
        </w:tabs>
        <w:rPr>
          <w:rFonts w:asciiTheme="minorHAnsi" w:hAnsiTheme="minorHAnsi" w:cstheme="minorBidi"/>
          <w:u w:val="single"/>
        </w:rPr>
      </w:pPr>
    </w:p>
    <w:p w14:paraId="4442039F" w14:textId="38C80392" w:rsidR="1BDE1309" w:rsidRDefault="1BDE1309" w:rsidP="1BDE1309">
      <w:pPr>
        <w:tabs>
          <w:tab w:val="left" w:pos="920"/>
        </w:tabs>
        <w:rPr>
          <w:rFonts w:asciiTheme="minorHAnsi" w:hAnsiTheme="minorHAnsi" w:cstheme="minorBidi"/>
          <w:u w:val="single"/>
        </w:rPr>
      </w:pPr>
    </w:p>
    <w:p w14:paraId="632D6A13" w14:textId="77777777" w:rsidR="00270F16" w:rsidRDefault="00270F16" w:rsidP="2A32021A">
      <w:pPr>
        <w:rPr>
          <w:rFonts w:asciiTheme="minorHAnsi" w:hAnsiTheme="minorHAnsi" w:cstheme="minorBidi"/>
        </w:rPr>
      </w:pPr>
    </w:p>
    <w:p w14:paraId="4014F677" w14:textId="49568621" w:rsidR="515E1E6E" w:rsidRDefault="515E1E6E" w:rsidP="2A32021A">
      <w:pPr>
        <w:pStyle w:val="berschrift1"/>
      </w:pPr>
      <w:r>
        <w:lastRenderedPageBreak/>
        <w:t>Neutralitätsklausel</w:t>
      </w:r>
    </w:p>
    <w:p w14:paraId="7FCAEC41" w14:textId="5C90073C" w:rsidR="41A9ADB0" w:rsidRDefault="41A9ADB0" w:rsidP="2A32021A">
      <w:pPr>
        <w:spacing w:line="300" w:lineRule="auto"/>
        <w:rPr>
          <w:rFonts w:asciiTheme="minorHAnsi" w:hAnsiTheme="minorHAnsi" w:cstheme="minorBidi"/>
        </w:rPr>
      </w:pPr>
      <w:r w:rsidRPr="2A32021A">
        <w:rPr>
          <w:rFonts w:asciiTheme="minorHAnsi" w:eastAsiaTheme="minorEastAsia" w:hAnsiTheme="minorHAnsi" w:cstheme="minorBidi"/>
          <w:szCs w:val="22"/>
        </w:rPr>
        <w:t>Ich/Wir erklären, dass weder ich/wir noch mit mir/uns verbundene Unternehmen im Sinne der §§ 15 ff. AktG Mitglied des Konsortiums oder sonstige Auftragnehmer sind oder waren, die mit der Entwicklung, Erstellung oder Implementierung des vertragsgegenständlichen AIS-Systems befasst sind oder waren. Ferner erkläre ich/erklären wir, dass keine Interessenkonflikte bestehen, die geeignet sind, die unabhängige, objektive und neutrale Durchführung der Abnahmeleistungen zu beeinträchtigen. Entsprechende Umstände sind dem Auftraggeber unverzüglich offenzulegen.</w:t>
      </w:r>
    </w:p>
    <w:p w14:paraId="71303541" w14:textId="3E1B82D0" w:rsidR="2A32021A" w:rsidRDefault="2A32021A" w:rsidP="2A32021A">
      <w:pPr>
        <w:rPr>
          <w:rFonts w:asciiTheme="minorHAnsi" w:hAnsiTheme="minorHAnsi" w:cstheme="minorBidi"/>
        </w:rPr>
      </w:pPr>
    </w:p>
    <w:p w14:paraId="7EB07E4B" w14:textId="2FD71ECF" w:rsidR="2A32021A" w:rsidRDefault="2A32021A" w:rsidP="2A32021A">
      <w:pPr>
        <w:rPr>
          <w:rFonts w:asciiTheme="minorHAnsi" w:hAnsiTheme="minorHAnsi" w:cstheme="minorBidi"/>
        </w:rPr>
      </w:pPr>
    </w:p>
    <w:p w14:paraId="4D8891E8" w14:textId="3EB93991" w:rsidR="2A32021A" w:rsidRDefault="2A32021A" w:rsidP="2A32021A">
      <w:pPr>
        <w:jc w:val="both"/>
        <w:rPr>
          <w:rFonts w:asciiTheme="minorHAnsi" w:hAnsiTheme="minorHAnsi" w:cstheme="minorBidi"/>
          <w:i/>
          <w:iCs/>
          <w:color w:val="707070" w:themeColor="text2"/>
        </w:rPr>
      </w:pPr>
    </w:p>
    <w:p w14:paraId="38E1073F" w14:textId="77777777" w:rsidR="2A32021A" w:rsidRDefault="2A32021A" w:rsidP="2A32021A">
      <w:pPr>
        <w:ind w:left="3600" w:hanging="3600"/>
        <w:jc w:val="both"/>
        <w:rPr>
          <w:rFonts w:asciiTheme="minorHAnsi" w:hAnsiTheme="minorHAnsi" w:cstheme="minorBidi"/>
        </w:rPr>
      </w:pPr>
    </w:p>
    <w:p w14:paraId="121E3EBE" w14:textId="77777777" w:rsidR="342B5ADB" w:rsidRDefault="00F5790A" w:rsidP="2A32021A">
      <w:pPr>
        <w:ind w:left="3600" w:hanging="3600"/>
        <w:jc w:val="both"/>
        <w:rPr>
          <w:rFonts w:asciiTheme="minorHAnsi" w:hAnsiTheme="minorHAnsi" w:cstheme="minorBidi"/>
        </w:rPr>
      </w:pPr>
      <w:sdt>
        <w:sdtPr>
          <w:rPr>
            <w:rFonts w:asciiTheme="minorHAnsi" w:hAnsiTheme="minorHAnsi" w:cstheme="minorBidi"/>
            <w:b/>
            <w:bCs/>
          </w:rPr>
          <w:id w:val="1104856787"/>
          <w:placeholder>
            <w:docPart w:val="D08867221BA74F0F95407756C7835D00"/>
          </w:placeholder>
          <w:showingPlcHdr/>
        </w:sdtPr>
        <w:sdtEndPr/>
        <w:sdtContent>
          <w:r w:rsidR="342B5ADB" w:rsidRPr="2A32021A">
            <w:rPr>
              <w:rStyle w:val="Platzhaltertext"/>
              <w:rFonts w:eastAsiaTheme="minorEastAsia"/>
              <w:sz w:val="22"/>
              <w:szCs w:val="22"/>
            </w:rPr>
            <w:t>Ort, Datum eingeben</w:t>
          </w:r>
        </w:sdtContent>
      </w:sdt>
    </w:p>
    <w:p w14:paraId="6548853D" w14:textId="77777777" w:rsidR="342B5ADB" w:rsidRDefault="342B5ADB" w:rsidP="2A32021A">
      <w:pPr>
        <w:ind w:left="3600" w:hanging="3600"/>
        <w:jc w:val="both"/>
        <w:rPr>
          <w:rFonts w:asciiTheme="minorHAnsi" w:hAnsiTheme="minorHAnsi" w:cstheme="minorBidi"/>
        </w:rPr>
      </w:pPr>
      <w:r w:rsidRPr="2A32021A">
        <w:rPr>
          <w:rFonts w:asciiTheme="minorHAnsi" w:hAnsiTheme="minorHAnsi" w:cstheme="minorBidi"/>
        </w:rPr>
        <w:t>___________________________________________________</w:t>
      </w:r>
    </w:p>
    <w:p w14:paraId="08916DF0" w14:textId="77777777" w:rsidR="342B5ADB" w:rsidRDefault="342B5ADB" w:rsidP="2A32021A">
      <w:pPr>
        <w:ind w:left="3600" w:hanging="3600"/>
        <w:jc w:val="both"/>
        <w:rPr>
          <w:rFonts w:asciiTheme="minorHAnsi" w:hAnsiTheme="minorHAnsi" w:cstheme="minorBidi"/>
        </w:rPr>
      </w:pPr>
      <w:r w:rsidRPr="2A32021A">
        <w:rPr>
          <w:rFonts w:asciiTheme="minorHAnsi" w:hAnsiTheme="minorHAnsi" w:cstheme="minorBidi"/>
        </w:rPr>
        <w:t>(Ort, Datum)</w:t>
      </w:r>
    </w:p>
    <w:p w14:paraId="4CF14764" w14:textId="77777777" w:rsidR="2A32021A" w:rsidRDefault="2A32021A" w:rsidP="2A32021A">
      <w:pPr>
        <w:jc w:val="both"/>
        <w:rPr>
          <w:rFonts w:asciiTheme="minorHAnsi" w:hAnsiTheme="minorHAnsi" w:cstheme="minorBidi"/>
        </w:rPr>
      </w:pPr>
    </w:p>
    <w:p w14:paraId="259AE319" w14:textId="77777777" w:rsidR="2A32021A" w:rsidRDefault="2A32021A" w:rsidP="2A32021A">
      <w:pPr>
        <w:ind w:left="3600" w:hanging="3600"/>
        <w:jc w:val="both"/>
        <w:rPr>
          <w:rFonts w:asciiTheme="minorHAnsi" w:hAnsiTheme="minorHAnsi" w:cstheme="minorBidi"/>
        </w:rPr>
      </w:pPr>
    </w:p>
    <w:p w14:paraId="6541C192" w14:textId="77777777" w:rsidR="2A32021A" w:rsidRDefault="2A32021A" w:rsidP="2A32021A">
      <w:pPr>
        <w:ind w:left="3600" w:hanging="3600"/>
        <w:jc w:val="both"/>
        <w:rPr>
          <w:rFonts w:asciiTheme="minorHAnsi" w:hAnsiTheme="minorHAnsi" w:cstheme="minorBidi"/>
        </w:rPr>
      </w:pPr>
    </w:p>
    <w:p w14:paraId="085644C1" w14:textId="77777777" w:rsidR="342B5ADB" w:rsidRDefault="00F5790A" w:rsidP="2A32021A">
      <w:pPr>
        <w:jc w:val="both"/>
        <w:rPr>
          <w:rFonts w:asciiTheme="minorHAnsi" w:hAnsiTheme="minorHAnsi" w:cstheme="minorBidi"/>
        </w:rPr>
      </w:pPr>
      <w:sdt>
        <w:sdtPr>
          <w:rPr>
            <w:rFonts w:asciiTheme="minorHAnsi" w:hAnsiTheme="minorHAnsi" w:cstheme="minorBidi"/>
            <w:b/>
            <w:bCs/>
          </w:rPr>
          <w:id w:val="301091501"/>
          <w:placeholder>
            <w:docPart w:val="449A13885B364D15A78A2F4FE4C97863"/>
          </w:placeholder>
          <w:showingPlcHdr/>
        </w:sdtPr>
        <w:sdtEndPr/>
        <w:sdtContent>
          <w:r w:rsidR="342B5ADB" w:rsidRPr="2A32021A">
            <w:rPr>
              <w:rStyle w:val="Platzhaltertext"/>
              <w:rFonts w:eastAsiaTheme="minorEastAsia"/>
              <w:sz w:val="22"/>
              <w:szCs w:val="22"/>
            </w:rPr>
            <w:t>Name/n der die Erklärung abgebenden Person/en)</w:t>
          </w:r>
        </w:sdtContent>
      </w:sdt>
    </w:p>
    <w:p w14:paraId="3908CA1B" w14:textId="77777777" w:rsidR="342B5ADB" w:rsidRDefault="342B5ADB" w:rsidP="2A32021A">
      <w:pPr>
        <w:ind w:left="3600" w:hanging="3600"/>
        <w:jc w:val="both"/>
        <w:rPr>
          <w:rFonts w:asciiTheme="minorHAnsi" w:hAnsiTheme="minorHAnsi" w:cstheme="minorBidi"/>
        </w:rPr>
      </w:pPr>
      <w:r w:rsidRPr="2A32021A">
        <w:rPr>
          <w:rFonts w:asciiTheme="minorHAnsi" w:hAnsiTheme="minorHAnsi" w:cstheme="minorBidi"/>
        </w:rPr>
        <w:t>___________________________________________________</w:t>
      </w:r>
    </w:p>
    <w:p w14:paraId="3D5D9D5F" w14:textId="77777777" w:rsidR="342B5ADB" w:rsidRDefault="342B5ADB" w:rsidP="2A32021A">
      <w:pPr>
        <w:ind w:left="3600" w:hanging="3600"/>
        <w:jc w:val="both"/>
        <w:rPr>
          <w:rFonts w:asciiTheme="minorHAnsi" w:hAnsiTheme="minorHAnsi" w:cstheme="minorBidi"/>
        </w:rPr>
      </w:pPr>
      <w:r w:rsidRPr="2A32021A">
        <w:rPr>
          <w:rFonts w:asciiTheme="minorHAnsi" w:hAnsiTheme="minorHAnsi" w:cstheme="minorBidi"/>
        </w:rPr>
        <w:t>(Name/n der die Erklärung abgebenden Person/en)</w:t>
      </w:r>
    </w:p>
    <w:p w14:paraId="7D7850CB" w14:textId="77777777" w:rsidR="2A32021A" w:rsidRDefault="2A32021A" w:rsidP="2A32021A">
      <w:pPr>
        <w:jc w:val="both"/>
        <w:rPr>
          <w:rFonts w:asciiTheme="minorHAnsi" w:hAnsiTheme="minorHAnsi" w:cstheme="minorBidi"/>
        </w:rPr>
      </w:pPr>
    </w:p>
    <w:p w14:paraId="64C1E5C3" w14:textId="77777777" w:rsidR="2A32021A" w:rsidRDefault="2A32021A" w:rsidP="2A32021A">
      <w:pPr>
        <w:rPr>
          <w:rFonts w:asciiTheme="minorHAnsi" w:hAnsiTheme="minorHAnsi" w:cstheme="minorBidi"/>
        </w:rPr>
      </w:pPr>
    </w:p>
    <w:p w14:paraId="085E0834" w14:textId="3A6DD30E" w:rsidR="2A32021A" w:rsidRDefault="2A32021A" w:rsidP="2A32021A">
      <w:pPr>
        <w:rPr>
          <w:rFonts w:asciiTheme="minorHAnsi" w:hAnsiTheme="minorHAnsi" w:cstheme="minorBidi"/>
        </w:rPr>
      </w:pPr>
    </w:p>
    <w:p w14:paraId="223BC985" w14:textId="727F8B0F" w:rsidR="345F9D08" w:rsidRDefault="345F9D08" w:rsidP="345F9D08">
      <w:pPr>
        <w:rPr>
          <w:rFonts w:asciiTheme="minorHAnsi" w:hAnsiTheme="minorHAnsi" w:cstheme="minorBidi"/>
        </w:rPr>
      </w:pPr>
    </w:p>
    <w:p w14:paraId="49ACCC17" w14:textId="5AFFFA3B" w:rsidR="345F9D08" w:rsidRDefault="345F9D08" w:rsidP="345F9D08">
      <w:pPr>
        <w:rPr>
          <w:rFonts w:asciiTheme="minorHAnsi" w:hAnsiTheme="minorHAnsi" w:cstheme="minorBidi"/>
        </w:rPr>
      </w:pPr>
    </w:p>
    <w:p w14:paraId="455F0142" w14:textId="4D78F10B" w:rsidR="61D85E8B" w:rsidRDefault="61D85E8B" w:rsidP="345F9D08">
      <w:pPr>
        <w:rPr>
          <w:rFonts w:asciiTheme="minorHAnsi" w:hAnsiTheme="minorHAnsi" w:cstheme="minorBidi"/>
          <w:i/>
          <w:iCs/>
        </w:rPr>
      </w:pPr>
      <w:r w:rsidRPr="345F9D08">
        <w:rPr>
          <w:rFonts w:asciiTheme="minorHAnsi" w:hAnsiTheme="minorHAnsi" w:cstheme="minorBidi"/>
          <w:i/>
          <w:iCs/>
        </w:rPr>
        <w:t>Diese Erklärung ist auch von allen Unterauftragnehmern, Unternehmen, de</w:t>
      </w:r>
      <w:r w:rsidR="677F059A" w:rsidRPr="345F9D08">
        <w:rPr>
          <w:rFonts w:asciiTheme="minorHAnsi" w:hAnsiTheme="minorHAnsi" w:cstheme="minorBidi"/>
          <w:i/>
          <w:iCs/>
        </w:rPr>
        <w:t xml:space="preserve">rer </w:t>
      </w:r>
      <w:r w:rsidRPr="345F9D08">
        <w:rPr>
          <w:rFonts w:asciiTheme="minorHAnsi" w:hAnsiTheme="minorHAnsi" w:cstheme="minorBidi"/>
          <w:i/>
          <w:iCs/>
        </w:rPr>
        <w:t xml:space="preserve">man sich zwecks Eignungsleihe bedient sowie Mitgliedern einer Bewerbergemeinschaft unterzeichnet abzugeben. </w:t>
      </w:r>
    </w:p>
    <w:p w14:paraId="1EFFA31F" w14:textId="77777777" w:rsidR="00AB426F" w:rsidRPr="00FD390C" w:rsidRDefault="00AB426F" w:rsidP="00DB0124">
      <w:pPr>
        <w:pStyle w:val="berschrift1"/>
      </w:pPr>
      <w:r>
        <w:lastRenderedPageBreak/>
        <w:t>Schlusserklärung</w:t>
      </w:r>
    </w:p>
    <w:p w14:paraId="5021AF6E" w14:textId="16861F9F" w:rsidR="00AB426F" w:rsidRDefault="00AB426F" w:rsidP="00AB426F">
      <w:pPr>
        <w:rPr>
          <w:rFonts w:asciiTheme="minorHAnsi" w:hAnsiTheme="minorHAnsi" w:cstheme="minorHAnsi"/>
          <w:szCs w:val="22"/>
        </w:rPr>
      </w:pPr>
      <w:r w:rsidRPr="00FD390C">
        <w:rPr>
          <w:rFonts w:asciiTheme="minorHAnsi" w:hAnsiTheme="minorHAnsi" w:cstheme="minorHAnsi"/>
          <w:szCs w:val="22"/>
        </w:rPr>
        <w:t xml:space="preserve">Ich versichere/Wir versichern die Richtigkeit aller vorstehenden Angaben und Erklärungen, einschließlich der Angaben und Erklärungen in etwaigen </w:t>
      </w:r>
      <w:r w:rsidR="00615E3B" w:rsidRPr="00615E3B">
        <w:rPr>
          <w:rFonts w:asciiTheme="minorHAnsi" w:hAnsiTheme="minorHAnsi" w:cstheme="minorHAnsi"/>
          <w:szCs w:val="22"/>
        </w:rPr>
        <w:t>An</w:t>
      </w:r>
      <w:r w:rsidR="00615E3B">
        <w:rPr>
          <w:rFonts w:asciiTheme="minorHAnsi" w:hAnsiTheme="minorHAnsi" w:cstheme="minorHAnsi"/>
          <w:szCs w:val="22"/>
        </w:rPr>
        <w:t>hängen</w:t>
      </w:r>
      <w:r w:rsidRPr="00FD390C">
        <w:rPr>
          <w:rFonts w:asciiTheme="minorHAnsi" w:hAnsiTheme="minorHAnsi" w:cstheme="minorHAnsi"/>
          <w:szCs w:val="22"/>
        </w:rPr>
        <w:t>.</w:t>
      </w:r>
    </w:p>
    <w:p w14:paraId="0FE59689" w14:textId="77777777" w:rsidR="00405187" w:rsidRDefault="00405187" w:rsidP="00AB426F">
      <w:pPr>
        <w:rPr>
          <w:rFonts w:asciiTheme="minorHAnsi" w:hAnsiTheme="minorHAnsi" w:cstheme="minorHAnsi"/>
          <w:szCs w:val="22"/>
        </w:rPr>
      </w:pPr>
    </w:p>
    <w:p w14:paraId="74BD6330" w14:textId="66A2CE05" w:rsidR="00405187" w:rsidRPr="00FD390C" w:rsidRDefault="00405187" w:rsidP="00AB426F">
      <w:pPr>
        <w:rPr>
          <w:rFonts w:asciiTheme="minorHAnsi" w:hAnsiTheme="minorHAnsi" w:cstheme="minorHAnsi"/>
          <w:szCs w:val="22"/>
        </w:rPr>
      </w:pPr>
      <w:r w:rsidRPr="00405187">
        <w:rPr>
          <w:rFonts w:asciiTheme="minorHAnsi" w:hAnsiTheme="minorHAnsi" w:cstheme="minorHAnsi"/>
          <w:szCs w:val="22"/>
        </w:rPr>
        <w:t>Ich verpflichte mich / wir verpflichten uns, nachträgliche Änderungen oder Erkenntnisse gegenüber den vorstehenden Erklärungen dem Auftraggeber jeweils unverzüglich mitzuteilen.</w:t>
      </w:r>
    </w:p>
    <w:p w14:paraId="375400A1" w14:textId="77777777" w:rsidR="00AB426F" w:rsidRPr="00FD390C" w:rsidRDefault="00AB426F" w:rsidP="00AB426F">
      <w:pPr>
        <w:rPr>
          <w:rFonts w:asciiTheme="minorHAnsi" w:hAnsiTheme="minorHAnsi" w:cstheme="minorHAnsi"/>
          <w:szCs w:val="22"/>
        </w:rPr>
      </w:pPr>
    </w:p>
    <w:p w14:paraId="2CA8E905" w14:textId="63278566" w:rsidR="00AB426F" w:rsidRPr="00FD390C" w:rsidRDefault="00AB426F" w:rsidP="00AB426F">
      <w:pPr>
        <w:rPr>
          <w:rFonts w:asciiTheme="minorHAnsi" w:hAnsiTheme="minorHAnsi" w:cstheme="minorHAnsi"/>
          <w:szCs w:val="22"/>
        </w:rPr>
      </w:pPr>
      <w:r w:rsidRPr="00FD390C">
        <w:rPr>
          <w:rFonts w:asciiTheme="minorHAnsi" w:hAnsiTheme="minorHAnsi" w:cstheme="minorHAnsi"/>
          <w:szCs w:val="22"/>
        </w:rPr>
        <w:t>Mir/Uns ist bekannt, dass die Unrichtigkeit vorstehender Erklärungen oder Angaben zu meinem/unserem Ausschluss von diesem und ggf. künftigen Vergabeverfahren sowie zur Kündigung eines bereits erteilten Auftrags</w:t>
      </w:r>
      <w:r w:rsidR="00234B98" w:rsidRPr="00234B98">
        <w:t xml:space="preserve"> </w:t>
      </w:r>
      <w:r w:rsidR="00234B98" w:rsidRPr="00234B98">
        <w:rPr>
          <w:rFonts w:asciiTheme="minorHAnsi" w:hAnsiTheme="minorHAnsi" w:cstheme="minorHAnsi"/>
          <w:szCs w:val="22"/>
        </w:rPr>
        <w:t>aus wichtigem Grund ohne Einhaltung einer Frist</w:t>
      </w:r>
      <w:r w:rsidRPr="00FD390C">
        <w:rPr>
          <w:rFonts w:asciiTheme="minorHAnsi" w:hAnsiTheme="minorHAnsi" w:cstheme="minorHAnsi"/>
          <w:szCs w:val="22"/>
        </w:rPr>
        <w:t xml:space="preserve"> führen kann.</w:t>
      </w:r>
    </w:p>
    <w:p w14:paraId="6700380F" w14:textId="77777777" w:rsidR="00AB426F" w:rsidRPr="00FD390C" w:rsidRDefault="00AB426F" w:rsidP="00AB426F">
      <w:pPr>
        <w:jc w:val="both"/>
        <w:rPr>
          <w:rFonts w:asciiTheme="minorHAnsi" w:hAnsiTheme="minorHAnsi" w:cstheme="minorHAnsi"/>
          <w:szCs w:val="22"/>
        </w:rPr>
      </w:pPr>
    </w:p>
    <w:p w14:paraId="0E739016" w14:textId="77777777" w:rsidR="00AB426F" w:rsidRPr="00FD390C" w:rsidRDefault="00AB426F" w:rsidP="00AB426F">
      <w:pPr>
        <w:jc w:val="both"/>
        <w:rPr>
          <w:rFonts w:asciiTheme="minorHAnsi" w:hAnsiTheme="minorHAnsi" w:cstheme="minorHAnsi"/>
          <w:szCs w:val="22"/>
        </w:rPr>
      </w:pPr>
      <w:r w:rsidRPr="00FD390C">
        <w:rPr>
          <w:rFonts w:asciiTheme="minorHAnsi" w:hAnsiTheme="minorHAnsi" w:cstheme="minorHAnsi"/>
          <w:szCs w:val="22"/>
        </w:rPr>
        <w:t xml:space="preserve">Folgende </w:t>
      </w:r>
      <w:r w:rsidRPr="00FD390C">
        <w:rPr>
          <w:rFonts w:asciiTheme="minorHAnsi" w:hAnsiTheme="minorHAnsi" w:cstheme="minorHAnsi"/>
          <w:b/>
          <w:szCs w:val="22"/>
        </w:rPr>
        <w:t xml:space="preserve">Anhänge </w:t>
      </w:r>
      <w:r w:rsidRPr="00FD390C">
        <w:rPr>
          <w:rFonts w:asciiTheme="minorHAnsi" w:hAnsiTheme="minorHAnsi" w:cstheme="minorHAnsi"/>
          <w:szCs w:val="22"/>
        </w:rPr>
        <w:t xml:space="preserve">sind beigefügt: </w:t>
      </w:r>
    </w:p>
    <w:p w14:paraId="026B6068" w14:textId="77777777" w:rsidR="00AB426F" w:rsidRDefault="00AB426F" w:rsidP="00AB426F">
      <w:pPr>
        <w:jc w:val="both"/>
        <w:rPr>
          <w:rFonts w:asciiTheme="minorHAnsi" w:hAnsiTheme="minorHAnsi" w:cstheme="minorHAnsi"/>
          <w:szCs w:val="22"/>
        </w:rPr>
      </w:pPr>
    </w:p>
    <w:p w14:paraId="6C5E2309" w14:textId="77777777" w:rsidR="00AB426F" w:rsidRPr="00EB2E69" w:rsidRDefault="00AB426F" w:rsidP="00AB426F">
      <w:pPr>
        <w:jc w:val="both"/>
        <w:rPr>
          <w:rFonts w:asciiTheme="minorHAnsi" w:hAnsiTheme="minorHAnsi" w:cstheme="minorHAnsi"/>
          <w:i/>
          <w:color w:val="707070" w:themeColor="text2"/>
          <w:szCs w:val="22"/>
        </w:rPr>
      </w:pPr>
      <w:r w:rsidRPr="56F68CD7">
        <w:rPr>
          <w:rFonts w:asciiTheme="minorHAnsi" w:hAnsiTheme="minorHAnsi" w:cstheme="minorBidi"/>
          <w:i/>
          <w:iCs/>
          <w:color w:val="707070" w:themeColor="text2"/>
        </w:rPr>
        <w:t>(Liste der Anhänge ergänzen)</w:t>
      </w:r>
    </w:p>
    <w:p w14:paraId="31D241B0" w14:textId="28E9EF07" w:rsidR="56F68CD7" w:rsidRDefault="56F68CD7" w:rsidP="56F68CD7">
      <w:pPr>
        <w:jc w:val="both"/>
        <w:rPr>
          <w:rFonts w:asciiTheme="minorHAnsi" w:hAnsiTheme="minorHAnsi" w:cstheme="minorBidi"/>
          <w:i/>
          <w:iCs/>
          <w:color w:val="707070" w:themeColor="text2"/>
        </w:rPr>
      </w:pPr>
    </w:p>
    <w:p w14:paraId="48AF80C7" w14:textId="20BA902D" w:rsidR="56F68CD7" w:rsidRDefault="56F68CD7" w:rsidP="3890AB48">
      <w:pPr>
        <w:jc w:val="both"/>
        <w:rPr>
          <w:rFonts w:asciiTheme="minorHAnsi" w:hAnsiTheme="minorHAnsi" w:cstheme="minorBidi"/>
          <w:i/>
          <w:iCs/>
          <w:color w:val="707070" w:themeColor="text2"/>
        </w:rPr>
      </w:pPr>
    </w:p>
    <w:p w14:paraId="08BCEA2B" w14:textId="41782FD0" w:rsidR="3890AB48" w:rsidRDefault="3890AB48" w:rsidP="3890AB48">
      <w:pPr>
        <w:jc w:val="both"/>
        <w:rPr>
          <w:rFonts w:asciiTheme="minorHAnsi" w:hAnsiTheme="minorHAnsi" w:cstheme="minorBidi"/>
          <w:i/>
          <w:iCs/>
          <w:color w:val="707070" w:themeColor="text2"/>
        </w:rPr>
      </w:pPr>
    </w:p>
    <w:p w14:paraId="7755299E" w14:textId="5D8F88DA" w:rsidR="3890AB48" w:rsidRDefault="3890AB48" w:rsidP="3890AB48">
      <w:pPr>
        <w:jc w:val="both"/>
        <w:rPr>
          <w:rFonts w:asciiTheme="minorHAnsi" w:hAnsiTheme="minorHAnsi" w:cstheme="minorBidi"/>
          <w:i/>
          <w:iCs/>
          <w:color w:val="707070" w:themeColor="text2"/>
        </w:rPr>
      </w:pPr>
    </w:p>
    <w:p w14:paraId="0D7C4F9C" w14:textId="4EE77709" w:rsidR="3890AB48" w:rsidRDefault="3890AB48" w:rsidP="3890AB48">
      <w:pPr>
        <w:jc w:val="both"/>
        <w:rPr>
          <w:rFonts w:asciiTheme="minorHAnsi" w:hAnsiTheme="minorHAnsi" w:cstheme="minorBidi"/>
          <w:i/>
          <w:iCs/>
          <w:color w:val="707070" w:themeColor="text2"/>
        </w:rPr>
      </w:pPr>
    </w:p>
    <w:p w14:paraId="555861DE" w14:textId="3EB93991" w:rsidR="3890AB48" w:rsidRDefault="3890AB48" w:rsidP="3890AB48">
      <w:pPr>
        <w:jc w:val="both"/>
        <w:rPr>
          <w:rFonts w:asciiTheme="minorHAnsi" w:hAnsiTheme="minorHAnsi" w:cstheme="minorBidi"/>
          <w:i/>
          <w:iCs/>
          <w:color w:val="707070" w:themeColor="text2"/>
        </w:rPr>
      </w:pPr>
    </w:p>
    <w:p w14:paraId="72730562" w14:textId="77777777" w:rsidR="00AB426F" w:rsidRPr="00FD390C" w:rsidRDefault="00AB426F" w:rsidP="00AB426F">
      <w:pPr>
        <w:ind w:left="3600" w:hanging="3600"/>
        <w:jc w:val="both"/>
        <w:rPr>
          <w:rFonts w:asciiTheme="minorHAnsi" w:hAnsiTheme="minorHAnsi" w:cstheme="minorHAnsi"/>
          <w:szCs w:val="22"/>
        </w:rPr>
      </w:pPr>
    </w:p>
    <w:p w14:paraId="41A26DC6" w14:textId="77777777" w:rsidR="00AB426F" w:rsidRPr="00FD390C" w:rsidRDefault="00F5790A" w:rsidP="00AB426F">
      <w:pPr>
        <w:ind w:left="3600" w:hanging="3600"/>
        <w:jc w:val="both"/>
        <w:rPr>
          <w:rFonts w:asciiTheme="minorHAnsi" w:hAnsiTheme="minorHAnsi" w:cstheme="minorHAnsi"/>
          <w:szCs w:val="22"/>
        </w:rPr>
      </w:pPr>
      <w:sdt>
        <w:sdtPr>
          <w:rPr>
            <w:rFonts w:asciiTheme="minorHAnsi" w:hAnsiTheme="minorHAnsi" w:cstheme="minorHAnsi"/>
            <w:b/>
            <w:bCs/>
            <w:szCs w:val="22"/>
          </w:rPr>
          <w:id w:val="1530986214"/>
          <w:placeholder>
            <w:docPart w:val="F256CCCF262743A4B8A8FF687A314C0C"/>
          </w:placeholder>
          <w:showingPlcHdr/>
        </w:sdtPr>
        <w:sdtEndPr/>
        <w:sdtContent>
          <w:r w:rsidR="00AB426F">
            <w:rPr>
              <w:rStyle w:val="Platzhaltertext"/>
              <w:rFonts w:eastAsiaTheme="minorHAnsi"/>
              <w:sz w:val="22"/>
              <w:szCs w:val="22"/>
            </w:rPr>
            <w:t>Ort, Datum eingeben</w:t>
          </w:r>
        </w:sdtContent>
      </w:sdt>
    </w:p>
    <w:p w14:paraId="0F5A116F" w14:textId="77777777" w:rsidR="00AB426F" w:rsidRPr="00FD390C" w:rsidRDefault="00AB426F" w:rsidP="00AB426F">
      <w:pPr>
        <w:ind w:left="3600" w:hanging="3600"/>
        <w:jc w:val="both"/>
        <w:rPr>
          <w:rFonts w:asciiTheme="minorHAnsi" w:hAnsiTheme="minorHAnsi" w:cstheme="minorHAnsi"/>
          <w:szCs w:val="22"/>
        </w:rPr>
      </w:pPr>
      <w:r w:rsidRPr="00FD390C">
        <w:rPr>
          <w:rFonts w:asciiTheme="minorHAnsi" w:hAnsiTheme="minorHAnsi" w:cstheme="minorHAnsi"/>
          <w:szCs w:val="22"/>
        </w:rPr>
        <w:t>___________________________________________________</w:t>
      </w:r>
    </w:p>
    <w:p w14:paraId="0D5B9443" w14:textId="77777777" w:rsidR="00AB426F" w:rsidRPr="00FD390C" w:rsidRDefault="00AB426F" w:rsidP="00AB426F">
      <w:pPr>
        <w:ind w:left="3600" w:hanging="3600"/>
        <w:jc w:val="both"/>
        <w:rPr>
          <w:rFonts w:asciiTheme="minorHAnsi" w:hAnsiTheme="minorHAnsi" w:cstheme="minorHAnsi"/>
          <w:szCs w:val="22"/>
        </w:rPr>
      </w:pPr>
      <w:r>
        <w:rPr>
          <w:rFonts w:asciiTheme="minorHAnsi" w:hAnsiTheme="minorHAnsi" w:cstheme="minorHAnsi"/>
          <w:szCs w:val="22"/>
        </w:rPr>
        <w:t>(Ort, Datum)</w:t>
      </w:r>
    </w:p>
    <w:p w14:paraId="0D538604" w14:textId="77777777" w:rsidR="00AB426F" w:rsidRPr="00FD390C" w:rsidRDefault="00AB426F" w:rsidP="00AB426F">
      <w:pPr>
        <w:jc w:val="both"/>
        <w:rPr>
          <w:rFonts w:asciiTheme="minorHAnsi" w:hAnsiTheme="minorHAnsi" w:cstheme="minorHAnsi"/>
          <w:szCs w:val="22"/>
        </w:rPr>
      </w:pPr>
    </w:p>
    <w:p w14:paraId="5848F95B" w14:textId="77777777" w:rsidR="00AB426F" w:rsidRPr="00FD390C" w:rsidRDefault="00AB426F" w:rsidP="00AB426F">
      <w:pPr>
        <w:ind w:left="3600" w:hanging="3600"/>
        <w:jc w:val="both"/>
        <w:rPr>
          <w:rFonts w:asciiTheme="minorHAnsi" w:hAnsiTheme="minorHAnsi" w:cstheme="minorHAnsi"/>
          <w:szCs w:val="22"/>
        </w:rPr>
      </w:pPr>
    </w:p>
    <w:p w14:paraId="0292F0DA" w14:textId="77777777" w:rsidR="00AB426F" w:rsidRDefault="00AB426F" w:rsidP="00AB426F">
      <w:pPr>
        <w:ind w:left="3600" w:hanging="3600"/>
        <w:jc w:val="both"/>
        <w:rPr>
          <w:rFonts w:asciiTheme="minorHAnsi" w:hAnsiTheme="minorHAnsi" w:cstheme="minorHAnsi"/>
          <w:szCs w:val="22"/>
        </w:rPr>
      </w:pPr>
    </w:p>
    <w:p w14:paraId="5A2E9809" w14:textId="77777777" w:rsidR="00AB426F" w:rsidRPr="00FD390C" w:rsidRDefault="00F5790A" w:rsidP="00AB426F">
      <w:pPr>
        <w:jc w:val="both"/>
        <w:rPr>
          <w:rFonts w:asciiTheme="minorHAnsi" w:hAnsiTheme="minorHAnsi" w:cstheme="minorHAnsi"/>
          <w:szCs w:val="22"/>
        </w:rPr>
      </w:pPr>
      <w:sdt>
        <w:sdtPr>
          <w:rPr>
            <w:rFonts w:asciiTheme="minorHAnsi" w:hAnsiTheme="minorHAnsi" w:cstheme="minorHAnsi"/>
            <w:b/>
            <w:bCs/>
            <w:szCs w:val="22"/>
          </w:rPr>
          <w:id w:val="-1565323586"/>
          <w:placeholder>
            <w:docPart w:val="ABF684688D614ECC89A691A0F0FF2518"/>
          </w:placeholder>
          <w:showingPlcHdr/>
        </w:sdtPr>
        <w:sdtEndPr/>
        <w:sdtContent>
          <w:r w:rsidR="00AB426F">
            <w:rPr>
              <w:rStyle w:val="Platzhaltertext"/>
              <w:rFonts w:eastAsiaTheme="minorHAnsi"/>
              <w:sz w:val="22"/>
              <w:szCs w:val="22"/>
            </w:rPr>
            <w:t>Name/n der die Erklärung abgebenden Person/en)</w:t>
          </w:r>
        </w:sdtContent>
      </w:sdt>
    </w:p>
    <w:p w14:paraId="488B7DFE" w14:textId="77777777" w:rsidR="00AB426F" w:rsidRPr="00FD390C" w:rsidRDefault="00AB426F" w:rsidP="00AB426F">
      <w:pPr>
        <w:ind w:left="3600" w:hanging="3600"/>
        <w:jc w:val="both"/>
        <w:rPr>
          <w:rFonts w:asciiTheme="minorHAnsi" w:hAnsiTheme="minorHAnsi" w:cstheme="minorHAnsi"/>
          <w:szCs w:val="22"/>
        </w:rPr>
      </w:pPr>
      <w:r w:rsidRPr="00FD390C">
        <w:rPr>
          <w:rFonts w:asciiTheme="minorHAnsi" w:hAnsiTheme="minorHAnsi" w:cstheme="minorHAnsi"/>
          <w:szCs w:val="22"/>
        </w:rPr>
        <w:t>___________________________________________________</w:t>
      </w:r>
    </w:p>
    <w:p w14:paraId="2A6D5942" w14:textId="77777777" w:rsidR="00AB426F" w:rsidRPr="00EB2E69" w:rsidRDefault="00AB426F" w:rsidP="00AB426F">
      <w:pPr>
        <w:ind w:left="3600" w:hanging="3600"/>
        <w:jc w:val="both"/>
        <w:rPr>
          <w:rFonts w:asciiTheme="minorHAnsi" w:hAnsiTheme="minorHAnsi" w:cstheme="minorHAnsi"/>
          <w:szCs w:val="22"/>
        </w:rPr>
      </w:pPr>
      <w:r w:rsidRPr="00EB2E69">
        <w:rPr>
          <w:rFonts w:asciiTheme="minorHAnsi" w:hAnsiTheme="minorHAnsi" w:cstheme="minorHAnsi"/>
          <w:szCs w:val="22"/>
        </w:rPr>
        <w:t>(Name/n der die Erklärung abgebenden Person/en)</w:t>
      </w:r>
    </w:p>
    <w:p w14:paraId="4006069A" w14:textId="77777777" w:rsidR="00AB426F" w:rsidRPr="00FD390C" w:rsidRDefault="00AB426F" w:rsidP="00AB426F">
      <w:pPr>
        <w:jc w:val="both"/>
        <w:rPr>
          <w:rFonts w:asciiTheme="minorHAnsi" w:hAnsiTheme="minorHAnsi" w:cstheme="minorHAnsi"/>
          <w:szCs w:val="22"/>
        </w:rPr>
      </w:pPr>
    </w:p>
    <w:p w14:paraId="423822AE" w14:textId="77777777" w:rsidR="00AB426F" w:rsidRPr="00FD390C" w:rsidRDefault="00AB426F" w:rsidP="00AB426F">
      <w:pPr>
        <w:rPr>
          <w:rFonts w:asciiTheme="minorHAnsi" w:hAnsiTheme="minorHAnsi" w:cstheme="minorHAnsi"/>
          <w:szCs w:val="22"/>
        </w:rPr>
      </w:pPr>
    </w:p>
    <w:p w14:paraId="67373446" w14:textId="77777777" w:rsidR="00735DE8" w:rsidRPr="00FB1979" w:rsidRDefault="00735DE8" w:rsidP="00FB1979"/>
    <w:sectPr w:rsidR="00735DE8" w:rsidRPr="00FB1979" w:rsidSect="003C6C14">
      <w:headerReference w:type="default" r:id="rId14"/>
      <w:footerReference w:type="default" r:id="rId15"/>
      <w:pgSz w:w="11906" w:h="16838" w:code="9"/>
      <w:pgMar w:top="1588" w:right="1219" w:bottom="1418" w:left="1191"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CA41" w14:textId="77777777" w:rsidR="00F5790A" w:rsidRDefault="00F5790A" w:rsidP="00BB2C03">
      <w:r>
        <w:separator/>
      </w:r>
    </w:p>
  </w:endnote>
  <w:endnote w:type="continuationSeparator" w:id="0">
    <w:p w14:paraId="303EC9FA" w14:textId="77777777" w:rsidR="00F5790A" w:rsidRDefault="00F5790A" w:rsidP="00BB2C03">
      <w:r>
        <w:continuationSeparator/>
      </w:r>
    </w:p>
  </w:endnote>
  <w:endnote w:type="continuationNotice" w:id="1">
    <w:p w14:paraId="26BBE90B" w14:textId="77777777" w:rsidR="00F5790A" w:rsidRDefault="00F5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KuF-Zeile"/>
      <w:tblW w:w="4838" w:type="pct"/>
      <w:tblLayout w:type="fixed"/>
      <w:tblLook w:val="04A0" w:firstRow="1" w:lastRow="0" w:firstColumn="1" w:lastColumn="0" w:noHBand="0" w:noVBand="1"/>
    </w:tblPr>
    <w:tblGrid>
      <w:gridCol w:w="1783"/>
      <w:gridCol w:w="1481"/>
      <w:gridCol w:w="1481"/>
      <w:gridCol w:w="1481"/>
      <w:gridCol w:w="1481"/>
      <w:gridCol w:w="1481"/>
    </w:tblGrid>
    <w:tr w:rsidR="004E476C" w:rsidRPr="00B24F2D" w14:paraId="7426B3B5" w14:textId="77777777" w:rsidTr="004E476C">
      <w:tc>
        <w:tcPr>
          <w:tcW w:w="1784" w:type="dxa"/>
        </w:tcPr>
        <w:p w14:paraId="5A88FD75" w14:textId="77777777" w:rsidR="004E476C" w:rsidRPr="006F2BBA" w:rsidRDefault="004E476C" w:rsidP="00B97322">
          <w:pPr>
            <w:pStyle w:val="Fuzeile"/>
          </w:pPr>
        </w:p>
      </w:tc>
      <w:tc>
        <w:tcPr>
          <w:tcW w:w="1481" w:type="dxa"/>
        </w:tcPr>
        <w:p w14:paraId="4D50BCAE" w14:textId="77777777" w:rsidR="004E476C" w:rsidRDefault="004E476C" w:rsidP="00E31874">
          <w:pPr>
            <w:pStyle w:val="Fuzeilerechts"/>
            <w:jc w:val="center"/>
            <w:rPr>
              <w:rStyle w:val="FuzeileFett"/>
            </w:rPr>
          </w:pPr>
        </w:p>
      </w:tc>
      <w:tc>
        <w:tcPr>
          <w:tcW w:w="1481" w:type="dxa"/>
        </w:tcPr>
        <w:p w14:paraId="4EFBA59E" w14:textId="42B5A391" w:rsidR="004E476C" w:rsidRDefault="004E476C" w:rsidP="00E31874">
          <w:pPr>
            <w:pStyle w:val="Fuzeilerechts"/>
            <w:jc w:val="center"/>
            <w:rPr>
              <w:rStyle w:val="FuzeileFett"/>
            </w:rPr>
          </w:pPr>
        </w:p>
      </w:tc>
      <w:tc>
        <w:tcPr>
          <w:tcW w:w="1481" w:type="dxa"/>
        </w:tcPr>
        <w:p w14:paraId="128463C9" w14:textId="4F6774E0" w:rsidR="004E476C" w:rsidRDefault="004E476C" w:rsidP="00E31874">
          <w:pPr>
            <w:pStyle w:val="Fuzeilerechts"/>
            <w:jc w:val="center"/>
            <w:rPr>
              <w:rStyle w:val="FuzeileFett"/>
            </w:rPr>
          </w:pPr>
        </w:p>
      </w:tc>
      <w:tc>
        <w:tcPr>
          <w:tcW w:w="1481" w:type="dxa"/>
        </w:tcPr>
        <w:p w14:paraId="7D5AB156" w14:textId="34393A75" w:rsidR="004E476C" w:rsidRDefault="004E476C" w:rsidP="00E31874">
          <w:pPr>
            <w:pStyle w:val="Fuzeilerechts"/>
            <w:jc w:val="center"/>
            <w:rPr>
              <w:rStyle w:val="FuzeileFett"/>
            </w:rPr>
          </w:pPr>
        </w:p>
      </w:tc>
      <w:tc>
        <w:tcPr>
          <w:tcW w:w="1481" w:type="dxa"/>
        </w:tcPr>
        <w:p w14:paraId="547052D6" w14:textId="0376BDC4" w:rsidR="004E476C" w:rsidRPr="00B24F2D" w:rsidRDefault="004E476C" w:rsidP="00E31874">
          <w:pPr>
            <w:pStyle w:val="Fuzeilerechts"/>
            <w:jc w:val="center"/>
          </w:pPr>
          <w:r>
            <w:rPr>
              <w:rStyle w:val="FuzeileFett"/>
            </w:rPr>
            <w:t xml:space="preserve">                                 Seite </w:t>
          </w:r>
          <w:r>
            <w:rPr>
              <w:rStyle w:val="FuzeileFett"/>
            </w:rPr>
            <w:fldChar w:fldCharType="begin"/>
          </w:r>
          <w:r>
            <w:rPr>
              <w:rStyle w:val="FuzeileFett"/>
            </w:rPr>
            <w:instrText xml:space="preserve"> PAGE  \* Arabic  \* MERGEFORMAT </w:instrText>
          </w:r>
          <w:r>
            <w:rPr>
              <w:rStyle w:val="FuzeileFett"/>
            </w:rPr>
            <w:fldChar w:fldCharType="separate"/>
          </w:r>
          <w:r>
            <w:rPr>
              <w:rStyle w:val="FuzeileFett"/>
              <w:noProof/>
            </w:rPr>
            <w:t>18</w:t>
          </w:r>
          <w:r>
            <w:rPr>
              <w:rStyle w:val="FuzeileFett"/>
            </w:rPr>
            <w:fldChar w:fldCharType="end"/>
          </w:r>
          <w:r w:rsidRPr="006F2BBA">
            <w:t xml:space="preserve"> von </w:t>
          </w:r>
          <w:fldSimple w:instr="NUMPAGES  \* Arabic  \* MERGEFORMAT">
            <w:r>
              <w:rPr>
                <w:noProof/>
              </w:rPr>
              <w:t>24</w:t>
            </w:r>
          </w:fldSimple>
        </w:p>
      </w:tc>
    </w:tr>
  </w:tbl>
  <w:p w14:paraId="0BC90A0A" w14:textId="77777777" w:rsidR="00F9204F" w:rsidRPr="0011745C" w:rsidRDefault="00F9204F" w:rsidP="001174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3668" w14:textId="77777777" w:rsidR="00F5790A" w:rsidRDefault="00F5790A" w:rsidP="00BB2C03">
      <w:r>
        <w:separator/>
      </w:r>
    </w:p>
  </w:footnote>
  <w:footnote w:type="continuationSeparator" w:id="0">
    <w:p w14:paraId="6F07C727" w14:textId="77777777" w:rsidR="00F5790A" w:rsidRDefault="00F5790A" w:rsidP="00BB2C03">
      <w:r>
        <w:continuationSeparator/>
      </w:r>
    </w:p>
  </w:footnote>
  <w:footnote w:type="continuationNotice" w:id="1">
    <w:p w14:paraId="1F0A1C48" w14:textId="77777777" w:rsidR="00F5790A" w:rsidRDefault="00F5790A"/>
  </w:footnote>
  <w:footnote w:id="2">
    <w:p w14:paraId="0AFBAC76" w14:textId="2E7042FE" w:rsidR="00F9204F" w:rsidRPr="00BE1416" w:rsidRDefault="00F9204F" w:rsidP="00E138DC">
      <w:pPr>
        <w:pStyle w:val="Funotentext"/>
        <w:rPr>
          <w:color w:val="03878A" w:themeColor="hyperlink"/>
          <w:u w:val="single"/>
          <w:lang w:val="fr-FR"/>
        </w:rPr>
      </w:pPr>
      <w:r>
        <w:rPr>
          <w:rStyle w:val="Funotenzeichen"/>
        </w:rPr>
        <w:footnoteRef/>
      </w:r>
      <w:r w:rsidRPr="00BE1416">
        <w:rPr>
          <w:lang w:val="fr-FR"/>
        </w:rPr>
        <w:t xml:space="preserve"> </w:t>
      </w:r>
      <w:hyperlink r:id="rId1" w:history="1">
        <w:r w:rsidR="003E6301" w:rsidRPr="003E6301">
          <w:rPr>
            <w:rStyle w:val="Hyperlink"/>
            <w:lang w:val="fr-FR"/>
          </w:rPr>
          <w:t>https://eur-lex.europa.eu/legal-content/DE/TXT/?uri=CELEX:32022R0576</w:t>
        </w:r>
      </w:hyperlink>
    </w:p>
  </w:footnote>
  <w:footnote w:id="3">
    <w:p w14:paraId="6997B108" w14:textId="77777777" w:rsidR="00F9204F" w:rsidRDefault="00F9204F" w:rsidP="00270F16">
      <w:pPr>
        <w:pStyle w:val="Funotentext"/>
      </w:pPr>
      <w:r>
        <w:rPr>
          <w:rStyle w:val="Funotenzeichen"/>
        </w:rPr>
        <w:footnoteRef/>
      </w:r>
      <w:r>
        <w:t xml:space="preserve"> Bei Mehrbedarf ist diese Seite ggf. mehrfach auszudrucken und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KuF-Zeile"/>
      <w:tblW w:w="10065" w:type="dxa"/>
      <w:tblLayout w:type="fixed"/>
      <w:tblLook w:val="04A0" w:firstRow="1" w:lastRow="0" w:firstColumn="1" w:lastColumn="0" w:noHBand="0" w:noVBand="1"/>
    </w:tblPr>
    <w:tblGrid>
      <w:gridCol w:w="7938"/>
      <w:gridCol w:w="2127"/>
    </w:tblGrid>
    <w:tr w:rsidR="00F9204F" w14:paraId="0919E84F" w14:textId="77A4B079" w:rsidTr="2A32021A">
      <w:tc>
        <w:tcPr>
          <w:tcW w:w="7938" w:type="dxa"/>
        </w:tcPr>
        <w:p w14:paraId="77D43E3E" w14:textId="6E54E7A8" w:rsidR="19AA4AA3" w:rsidRPr="009F5131" w:rsidRDefault="2A32021A" w:rsidP="1BDE1309">
          <w:pPr>
            <w:pStyle w:val="Kopfzeile"/>
            <w:tabs>
              <w:tab w:val="right" w:pos="9468"/>
            </w:tabs>
            <w:rPr>
              <w:rFonts w:asciiTheme="minorHAnsi" w:hAnsiTheme="minorHAnsi"/>
              <w:b/>
              <w:bCs/>
            </w:rPr>
          </w:pPr>
          <w:r w:rsidRPr="2A32021A">
            <w:rPr>
              <w:rFonts w:asciiTheme="minorHAnsi" w:hAnsiTheme="minorHAnsi"/>
              <w:b/>
              <w:bCs/>
            </w:rPr>
            <w:t xml:space="preserve">Vergabeverfahren </w:t>
          </w:r>
          <w:proofErr w:type="gramStart"/>
          <w:r w:rsidRPr="2A32021A">
            <w:rPr>
              <w:rFonts w:asciiTheme="minorHAnsi" w:hAnsiTheme="minorHAnsi"/>
              <w:b/>
              <w:bCs/>
            </w:rPr>
            <w:t>AIS Abnahmeprozess</w:t>
          </w:r>
          <w:proofErr w:type="gramEnd"/>
          <w:r w:rsidRPr="2A32021A">
            <w:rPr>
              <w:rFonts w:asciiTheme="minorHAnsi" w:hAnsiTheme="minorHAnsi"/>
              <w:b/>
              <w:bCs/>
            </w:rPr>
            <w:t xml:space="preserve"> 26</w:t>
          </w:r>
          <w:r w:rsidRPr="2A32021A">
            <w:rPr>
              <w:rFonts w:asciiTheme="minorHAnsi" w:eastAsiaTheme="minorEastAsia" w:hAnsiTheme="minorHAnsi" w:cstheme="minorBidi"/>
              <w:b/>
              <w:bCs/>
            </w:rPr>
            <w:t>/2026</w:t>
          </w:r>
        </w:p>
        <w:p w14:paraId="5AA07A87" w14:textId="357F85C8" w:rsidR="00F9204F" w:rsidRDefault="00F5790A" w:rsidP="00176719">
          <w:pPr>
            <w:pStyle w:val="Kopfzeile"/>
            <w:tabs>
              <w:tab w:val="right" w:pos="9468"/>
            </w:tabs>
          </w:pPr>
          <w:sdt>
            <w:sdtPr>
              <w:rPr>
                <w:rFonts w:asciiTheme="minorHAnsi" w:hAnsiTheme="minorHAnsi"/>
              </w:rPr>
              <w:alias w:val="Betreff"/>
              <w:tag w:val=""/>
              <w:id w:val="628816040"/>
              <w:placeholder>
                <w:docPart w:val="B338E1DC0E3745C982BB12684B56B97D"/>
              </w:placeholder>
              <w:dataBinding w:prefixMappings="xmlns:ns0='http://purl.org/dc/elements/1.1/' xmlns:ns1='http://schemas.openxmlformats.org/package/2006/metadata/core-properties' " w:xpath="/ns1:coreProperties[1]/ns0:subject[1]" w:storeItemID="{6C3C8BC8-F283-45AE-878A-BAB7291924A1}"/>
              <w:text/>
            </w:sdtPr>
            <w:sdtEndPr/>
            <w:sdtContent>
              <w:r w:rsidR="00210DE3">
                <w:rPr>
                  <w:rFonts w:asciiTheme="minorHAnsi" w:hAnsiTheme="minorHAnsi"/>
                </w:rPr>
                <w:t>Teilnahmeantrag - Erklärungen und Angaben zur Eignungsprüfung</w:t>
              </w:r>
            </w:sdtContent>
          </w:sdt>
        </w:p>
      </w:tc>
      <w:tc>
        <w:tcPr>
          <w:tcW w:w="2127" w:type="dxa"/>
          <w:vAlign w:val="center"/>
        </w:tcPr>
        <w:p w14:paraId="59897352" w14:textId="16B2EAEF" w:rsidR="00F9204F" w:rsidRDefault="261644CE" w:rsidP="0F8E4569">
          <w:pPr>
            <w:spacing w:before="60"/>
          </w:pPr>
          <w:r>
            <w:rPr>
              <w:noProof/>
            </w:rPr>
            <w:drawing>
              <wp:inline distT="0" distB="0" distL="0" distR="0" wp14:anchorId="0BAD9BEA" wp14:editId="4F4043D0">
                <wp:extent cx="457200" cy="457200"/>
                <wp:effectExtent l="0" t="0" r="0" b="0"/>
                <wp:docPr id="1274896420" name="Picture 1274896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p>
      </w:tc>
    </w:tr>
    <w:tr w:rsidR="00F9204F" w14:paraId="211C2314" w14:textId="244208E7" w:rsidTr="2A32021A">
      <w:trPr>
        <w:trHeight w:val="920"/>
      </w:trPr>
      <w:tc>
        <w:tcPr>
          <w:tcW w:w="7938" w:type="dxa"/>
        </w:tcPr>
        <w:p w14:paraId="6BFA77EC" w14:textId="04130C05" w:rsidR="00F9204F" w:rsidRPr="001629FA" w:rsidRDefault="00F9204F" w:rsidP="009F5131">
          <w:pPr>
            <w:pStyle w:val="KopfzeileFett"/>
            <w:jc w:val="center"/>
            <w:rPr>
              <w:rFonts w:asciiTheme="minorHAnsi" w:hAnsiTheme="minorHAnsi"/>
              <w:sz w:val="22"/>
              <w:szCs w:val="22"/>
            </w:rPr>
          </w:pPr>
        </w:p>
      </w:tc>
      <w:tc>
        <w:tcPr>
          <w:tcW w:w="2127" w:type="dxa"/>
        </w:tcPr>
        <w:p w14:paraId="02D78529" w14:textId="69C0CB3E" w:rsidR="00F9204F" w:rsidRDefault="00F9204F" w:rsidP="00163CB2">
          <w:pPr>
            <w:pStyle w:val="Kopfzeilerechts"/>
            <w:tabs>
              <w:tab w:val="left" w:pos="346"/>
            </w:tabs>
            <w:spacing w:before="60"/>
            <w:jc w:val="left"/>
          </w:pPr>
        </w:p>
      </w:tc>
    </w:tr>
  </w:tbl>
  <w:p w14:paraId="41F1D82B" w14:textId="0B35F217" w:rsidR="00F9204F" w:rsidRPr="0011745C" w:rsidRDefault="00F9204F" w:rsidP="0011745C">
    <w:pPr>
      <w:pStyle w:val="Kopfzeil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72D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651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4EDC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140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AA2778"/>
    <w:lvl w:ilvl="0">
      <w:start w:val="1"/>
      <w:numFmt w:val="bullet"/>
      <w:pStyle w:val="Aufzhlungszeichen5"/>
      <w:lvlText w:val="·"/>
      <w:lvlJc w:val="left"/>
      <w:pPr>
        <w:ind w:left="1492" w:hanging="360"/>
      </w:pPr>
      <w:rPr>
        <w:rFonts w:ascii="Calibri Light" w:hAnsi="Calibri Light" w:hint="default"/>
      </w:rPr>
    </w:lvl>
  </w:abstractNum>
  <w:abstractNum w:abstractNumId="5" w15:restartNumberingAfterBreak="0">
    <w:nsid w:val="FFFFFF88"/>
    <w:multiLevelType w:val="singleLevel"/>
    <w:tmpl w:val="939EBAF4"/>
    <w:lvl w:ilvl="0">
      <w:start w:val="1"/>
      <w:numFmt w:val="decimal"/>
      <w:pStyle w:val="Listennummer"/>
      <w:lvlText w:val="%1."/>
      <w:lvlJc w:val="left"/>
      <w:pPr>
        <w:tabs>
          <w:tab w:val="num" w:pos="360"/>
        </w:tabs>
        <w:ind w:left="360" w:hanging="360"/>
      </w:pPr>
    </w:lvl>
  </w:abstractNum>
  <w:abstractNum w:abstractNumId="6" w15:restartNumberingAfterBreak="0">
    <w:nsid w:val="FFFFFF89"/>
    <w:multiLevelType w:val="singleLevel"/>
    <w:tmpl w:val="6A8860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E32C6"/>
    <w:multiLevelType w:val="multilevel"/>
    <w:tmpl w:val="3536CFE4"/>
    <w:lvl w:ilvl="0">
      <w:start w:val="1"/>
      <w:numFmt w:val="bullet"/>
      <w:lvlText w:val="—"/>
      <w:lvlJc w:val="left"/>
      <w:pPr>
        <w:ind w:left="360" w:hanging="360"/>
      </w:pPr>
      <w:rPr>
        <w:rFonts w:ascii="Calibri Light" w:hAnsi="Calibri Ligh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C6CBC"/>
    <w:multiLevelType w:val="hybridMultilevel"/>
    <w:tmpl w:val="528E8E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1DB71E"/>
    <w:multiLevelType w:val="hybridMultilevel"/>
    <w:tmpl w:val="48C66ACE"/>
    <w:lvl w:ilvl="0" w:tplc="CA2ECDD4">
      <w:start w:val="1"/>
      <w:numFmt w:val="bullet"/>
      <w:lvlText w:val="-"/>
      <w:lvlJc w:val="left"/>
      <w:pPr>
        <w:ind w:left="720" w:hanging="360"/>
      </w:pPr>
      <w:rPr>
        <w:rFonts w:ascii="Aptos" w:hAnsi="Aptos" w:hint="default"/>
      </w:rPr>
    </w:lvl>
    <w:lvl w:ilvl="1" w:tplc="C96CD39E">
      <w:start w:val="1"/>
      <w:numFmt w:val="bullet"/>
      <w:lvlText w:val="o"/>
      <w:lvlJc w:val="left"/>
      <w:pPr>
        <w:ind w:left="1440" w:hanging="360"/>
      </w:pPr>
      <w:rPr>
        <w:rFonts w:ascii="Courier New" w:hAnsi="Courier New" w:hint="default"/>
      </w:rPr>
    </w:lvl>
    <w:lvl w:ilvl="2" w:tplc="D56AE622">
      <w:start w:val="1"/>
      <w:numFmt w:val="bullet"/>
      <w:lvlText w:val=""/>
      <w:lvlJc w:val="left"/>
      <w:pPr>
        <w:ind w:left="2160" w:hanging="360"/>
      </w:pPr>
      <w:rPr>
        <w:rFonts w:ascii="Wingdings" w:hAnsi="Wingdings" w:hint="default"/>
      </w:rPr>
    </w:lvl>
    <w:lvl w:ilvl="3" w:tplc="3A9E1788">
      <w:start w:val="1"/>
      <w:numFmt w:val="bullet"/>
      <w:lvlText w:val=""/>
      <w:lvlJc w:val="left"/>
      <w:pPr>
        <w:ind w:left="2880" w:hanging="360"/>
      </w:pPr>
      <w:rPr>
        <w:rFonts w:ascii="Symbol" w:hAnsi="Symbol" w:hint="default"/>
      </w:rPr>
    </w:lvl>
    <w:lvl w:ilvl="4" w:tplc="2FF056F2">
      <w:start w:val="1"/>
      <w:numFmt w:val="bullet"/>
      <w:lvlText w:val="o"/>
      <w:lvlJc w:val="left"/>
      <w:pPr>
        <w:ind w:left="3600" w:hanging="360"/>
      </w:pPr>
      <w:rPr>
        <w:rFonts w:ascii="Courier New" w:hAnsi="Courier New" w:hint="default"/>
      </w:rPr>
    </w:lvl>
    <w:lvl w:ilvl="5" w:tplc="EFC85F7E">
      <w:start w:val="1"/>
      <w:numFmt w:val="bullet"/>
      <w:lvlText w:val=""/>
      <w:lvlJc w:val="left"/>
      <w:pPr>
        <w:ind w:left="4320" w:hanging="360"/>
      </w:pPr>
      <w:rPr>
        <w:rFonts w:ascii="Wingdings" w:hAnsi="Wingdings" w:hint="default"/>
      </w:rPr>
    </w:lvl>
    <w:lvl w:ilvl="6" w:tplc="F8D213B8">
      <w:start w:val="1"/>
      <w:numFmt w:val="bullet"/>
      <w:lvlText w:val=""/>
      <w:lvlJc w:val="left"/>
      <w:pPr>
        <w:ind w:left="5040" w:hanging="360"/>
      </w:pPr>
      <w:rPr>
        <w:rFonts w:ascii="Symbol" w:hAnsi="Symbol" w:hint="default"/>
      </w:rPr>
    </w:lvl>
    <w:lvl w:ilvl="7" w:tplc="C5642B54">
      <w:start w:val="1"/>
      <w:numFmt w:val="bullet"/>
      <w:lvlText w:val="o"/>
      <w:lvlJc w:val="left"/>
      <w:pPr>
        <w:ind w:left="5760" w:hanging="360"/>
      </w:pPr>
      <w:rPr>
        <w:rFonts w:ascii="Courier New" w:hAnsi="Courier New" w:hint="default"/>
      </w:rPr>
    </w:lvl>
    <w:lvl w:ilvl="8" w:tplc="8BB66E9A">
      <w:start w:val="1"/>
      <w:numFmt w:val="bullet"/>
      <w:lvlText w:val=""/>
      <w:lvlJc w:val="left"/>
      <w:pPr>
        <w:ind w:left="6480" w:hanging="360"/>
      </w:pPr>
      <w:rPr>
        <w:rFonts w:ascii="Wingdings" w:hAnsi="Wingdings" w:hint="default"/>
      </w:rPr>
    </w:lvl>
  </w:abstractNum>
  <w:abstractNum w:abstractNumId="10"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34239C"/>
    <w:multiLevelType w:val="multilevel"/>
    <w:tmpl w:val="FD22999A"/>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FC2849"/>
    <w:multiLevelType w:val="hybridMultilevel"/>
    <w:tmpl w:val="778468D8"/>
    <w:lvl w:ilvl="0" w:tplc="04070001">
      <w:start w:val="1"/>
      <w:numFmt w:val="bullet"/>
      <w:lvlText w:val=""/>
      <w:lvlJc w:val="left"/>
      <w:pPr>
        <w:ind w:left="1440" w:hanging="360"/>
      </w:pPr>
      <w:rPr>
        <w:rFonts w:ascii="Symbol" w:hAnsi="Symbol" w:hint="default"/>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4" w15:restartNumberingAfterBreak="0">
    <w:nsid w:val="1A7A7633"/>
    <w:multiLevelType w:val="multilevel"/>
    <w:tmpl w:val="23C80CF8"/>
    <w:styleLink w:val="PD-berschrift"/>
    <w:lvl w:ilvl="0">
      <w:start w:val="1"/>
      <w:numFmt w:val="decimal"/>
      <w:pStyle w:val="berschrift1"/>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15" w15:restartNumberingAfterBreak="0">
    <w:nsid w:val="24C95FC8"/>
    <w:multiLevelType w:val="multilevel"/>
    <w:tmpl w:val="D36A22CA"/>
    <w:lvl w:ilvl="0">
      <w:start w:val="1"/>
      <w:numFmt w:val="decimal"/>
      <w:lvlText w:val="%1"/>
      <w:lvlJc w:val="left"/>
      <w:pPr>
        <w:tabs>
          <w:tab w:val="num" w:pos="663"/>
        </w:tabs>
        <w:ind w:left="663" w:hanging="663"/>
      </w:pPr>
      <w:rPr>
        <w:rFonts w:hint="default"/>
        <w:sz w:val="36"/>
        <w:szCs w:val="36"/>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16" w15:restartNumberingAfterBreak="0">
    <w:nsid w:val="2D3328ED"/>
    <w:multiLevelType w:val="hybridMultilevel"/>
    <w:tmpl w:val="7364586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EDB7DB"/>
    <w:multiLevelType w:val="hybridMultilevel"/>
    <w:tmpl w:val="54AE31A2"/>
    <w:lvl w:ilvl="0" w:tplc="731A2068">
      <w:start w:val="1"/>
      <w:numFmt w:val="bullet"/>
      <w:lvlText w:val="-"/>
      <w:lvlJc w:val="left"/>
      <w:pPr>
        <w:ind w:left="720" w:hanging="360"/>
      </w:pPr>
      <w:rPr>
        <w:rFonts w:ascii="Aptos" w:hAnsi="Aptos" w:hint="default"/>
      </w:rPr>
    </w:lvl>
    <w:lvl w:ilvl="1" w:tplc="77B0341A">
      <w:start w:val="1"/>
      <w:numFmt w:val="bullet"/>
      <w:lvlText w:val="o"/>
      <w:lvlJc w:val="left"/>
      <w:pPr>
        <w:ind w:left="1440" w:hanging="360"/>
      </w:pPr>
      <w:rPr>
        <w:rFonts w:ascii="Courier New" w:hAnsi="Courier New" w:hint="default"/>
      </w:rPr>
    </w:lvl>
    <w:lvl w:ilvl="2" w:tplc="4502BE60">
      <w:start w:val="1"/>
      <w:numFmt w:val="bullet"/>
      <w:lvlText w:val=""/>
      <w:lvlJc w:val="left"/>
      <w:pPr>
        <w:ind w:left="2160" w:hanging="360"/>
      </w:pPr>
      <w:rPr>
        <w:rFonts w:ascii="Wingdings" w:hAnsi="Wingdings" w:hint="default"/>
      </w:rPr>
    </w:lvl>
    <w:lvl w:ilvl="3" w:tplc="F1ECAEDC">
      <w:start w:val="1"/>
      <w:numFmt w:val="bullet"/>
      <w:lvlText w:val=""/>
      <w:lvlJc w:val="left"/>
      <w:pPr>
        <w:ind w:left="2880" w:hanging="360"/>
      </w:pPr>
      <w:rPr>
        <w:rFonts w:ascii="Symbol" w:hAnsi="Symbol" w:hint="default"/>
      </w:rPr>
    </w:lvl>
    <w:lvl w:ilvl="4" w:tplc="D90EA96E">
      <w:start w:val="1"/>
      <w:numFmt w:val="bullet"/>
      <w:lvlText w:val="o"/>
      <w:lvlJc w:val="left"/>
      <w:pPr>
        <w:ind w:left="3600" w:hanging="360"/>
      </w:pPr>
      <w:rPr>
        <w:rFonts w:ascii="Courier New" w:hAnsi="Courier New" w:hint="default"/>
      </w:rPr>
    </w:lvl>
    <w:lvl w:ilvl="5" w:tplc="4D32E0B4">
      <w:start w:val="1"/>
      <w:numFmt w:val="bullet"/>
      <w:lvlText w:val=""/>
      <w:lvlJc w:val="left"/>
      <w:pPr>
        <w:ind w:left="4320" w:hanging="360"/>
      </w:pPr>
      <w:rPr>
        <w:rFonts w:ascii="Wingdings" w:hAnsi="Wingdings" w:hint="default"/>
      </w:rPr>
    </w:lvl>
    <w:lvl w:ilvl="6" w:tplc="DED2C778">
      <w:start w:val="1"/>
      <w:numFmt w:val="bullet"/>
      <w:lvlText w:val=""/>
      <w:lvlJc w:val="left"/>
      <w:pPr>
        <w:ind w:left="5040" w:hanging="360"/>
      </w:pPr>
      <w:rPr>
        <w:rFonts w:ascii="Symbol" w:hAnsi="Symbol" w:hint="default"/>
      </w:rPr>
    </w:lvl>
    <w:lvl w:ilvl="7" w:tplc="CAC8EC78">
      <w:start w:val="1"/>
      <w:numFmt w:val="bullet"/>
      <w:lvlText w:val="o"/>
      <w:lvlJc w:val="left"/>
      <w:pPr>
        <w:ind w:left="5760" w:hanging="360"/>
      </w:pPr>
      <w:rPr>
        <w:rFonts w:ascii="Courier New" w:hAnsi="Courier New" w:hint="default"/>
      </w:rPr>
    </w:lvl>
    <w:lvl w:ilvl="8" w:tplc="389C2F7C">
      <w:start w:val="1"/>
      <w:numFmt w:val="bullet"/>
      <w:lvlText w:val=""/>
      <w:lvlJc w:val="left"/>
      <w:pPr>
        <w:ind w:left="6480" w:hanging="360"/>
      </w:pPr>
      <w:rPr>
        <w:rFonts w:ascii="Wingdings" w:hAnsi="Wingdings" w:hint="default"/>
      </w:rPr>
    </w:lvl>
  </w:abstractNum>
  <w:abstractNum w:abstractNumId="18" w15:restartNumberingAfterBreak="0">
    <w:nsid w:val="316701F2"/>
    <w:multiLevelType w:val="multilevel"/>
    <w:tmpl w:val="B3F66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0F125A9"/>
    <w:multiLevelType w:val="multilevel"/>
    <w:tmpl w:val="960CDDE6"/>
    <w:numStyleLink w:val="PD-Liste-Tabelle"/>
  </w:abstractNum>
  <w:abstractNum w:abstractNumId="20" w15:restartNumberingAfterBreak="0">
    <w:nsid w:val="4B4C785F"/>
    <w:multiLevelType w:val="hybridMultilevel"/>
    <w:tmpl w:val="67161120"/>
    <w:lvl w:ilvl="0" w:tplc="20107B9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20843"/>
    <w:multiLevelType w:val="hybridMultilevel"/>
    <w:tmpl w:val="2C9A606A"/>
    <w:lvl w:ilvl="0" w:tplc="5D200B5E">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A472C98"/>
    <w:multiLevelType w:val="multilevel"/>
    <w:tmpl w:val="142E80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E646373"/>
    <w:multiLevelType w:val="multilevel"/>
    <w:tmpl w:val="D36A22CA"/>
    <w:lvl w:ilvl="0">
      <w:start w:val="1"/>
      <w:numFmt w:val="decimal"/>
      <w:lvlText w:val="%1"/>
      <w:lvlJc w:val="left"/>
      <w:pPr>
        <w:tabs>
          <w:tab w:val="num" w:pos="663"/>
        </w:tabs>
        <w:ind w:left="663" w:hanging="663"/>
      </w:pPr>
      <w:rPr>
        <w:rFonts w:hint="default"/>
        <w:sz w:val="36"/>
        <w:szCs w:val="36"/>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24" w15:restartNumberingAfterBreak="0">
    <w:nsid w:val="645FD32F"/>
    <w:multiLevelType w:val="hybridMultilevel"/>
    <w:tmpl w:val="48427296"/>
    <w:lvl w:ilvl="0" w:tplc="6428DF2A">
      <w:start w:val="1"/>
      <w:numFmt w:val="bullet"/>
      <w:lvlText w:val="·"/>
      <w:lvlJc w:val="left"/>
      <w:pPr>
        <w:ind w:left="720" w:hanging="360"/>
      </w:pPr>
      <w:rPr>
        <w:rFonts w:ascii="Symbol" w:hAnsi="Symbol" w:hint="default"/>
      </w:rPr>
    </w:lvl>
    <w:lvl w:ilvl="1" w:tplc="0658A29E">
      <w:start w:val="1"/>
      <w:numFmt w:val="bullet"/>
      <w:lvlText w:val="o"/>
      <w:lvlJc w:val="left"/>
      <w:pPr>
        <w:ind w:left="1440" w:hanging="360"/>
      </w:pPr>
      <w:rPr>
        <w:rFonts w:ascii="Courier New" w:hAnsi="Courier New" w:hint="default"/>
      </w:rPr>
    </w:lvl>
    <w:lvl w:ilvl="2" w:tplc="0486E234">
      <w:start w:val="1"/>
      <w:numFmt w:val="bullet"/>
      <w:lvlText w:val=""/>
      <w:lvlJc w:val="left"/>
      <w:pPr>
        <w:ind w:left="2160" w:hanging="360"/>
      </w:pPr>
      <w:rPr>
        <w:rFonts w:ascii="Wingdings" w:hAnsi="Wingdings" w:hint="default"/>
      </w:rPr>
    </w:lvl>
    <w:lvl w:ilvl="3" w:tplc="A1CE0842">
      <w:start w:val="1"/>
      <w:numFmt w:val="bullet"/>
      <w:lvlText w:val=""/>
      <w:lvlJc w:val="left"/>
      <w:pPr>
        <w:ind w:left="2880" w:hanging="360"/>
      </w:pPr>
      <w:rPr>
        <w:rFonts w:ascii="Symbol" w:hAnsi="Symbol" w:hint="default"/>
      </w:rPr>
    </w:lvl>
    <w:lvl w:ilvl="4" w:tplc="5002C582">
      <w:start w:val="1"/>
      <w:numFmt w:val="bullet"/>
      <w:lvlText w:val="o"/>
      <w:lvlJc w:val="left"/>
      <w:pPr>
        <w:ind w:left="3600" w:hanging="360"/>
      </w:pPr>
      <w:rPr>
        <w:rFonts w:ascii="Courier New" w:hAnsi="Courier New" w:hint="default"/>
      </w:rPr>
    </w:lvl>
    <w:lvl w:ilvl="5" w:tplc="A5A09BC6">
      <w:start w:val="1"/>
      <w:numFmt w:val="bullet"/>
      <w:lvlText w:val=""/>
      <w:lvlJc w:val="left"/>
      <w:pPr>
        <w:ind w:left="4320" w:hanging="360"/>
      </w:pPr>
      <w:rPr>
        <w:rFonts w:ascii="Wingdings" w:hAnsi="Wingdings" w:hint="default"/>
      </w:rPr>
    </w:lvl>
    <w:lvl w:ilvl="6" w:tplc="70C0E2D8">
      <w:start w:val="1"/>
      <w:numFmt w:val="bullet"/>
      <w:lvlText w:val=""/>
      <w:lvlJc w:val="left"/>
      <w:pPr>
        <w:ind w:left="5040" w:hanging="360"/>
      </w:pPr>
      <w:rPr>
        <w:rFonts w:ascii="Symbol" w:hAnsi="Symbol" w:hint="default"/>
      </w:rPr>
    </w:lvl>
    <w:lvl w:ilvl="7" w:tplc="10FE3296">
      <w:start w:val="1"/>
      <w:numFmt w:val="bullet"/>
      <w:lvlText w:val="o"/>
      <w:lvlJc w:val="left"/>
      <w:pPr>
        <w:ind w:left="5760" w:hanging="360"/>
      </w:pPr>
      <w:rPr>
        <w:rFonts w:ascii="Courier New" w:hAnsi="Courier New" w:hint="default"/>
      </w:rPr>
    </w:lvl>
    <w:lvl w:ilvl="8" w:tplc="1538730E">
      <w:start w:val="1"/>
      <w:numFmt w:val="bullet"/>
      <w:lvlText w:val=""/>
      <w:lvlJc w:val="left"/>
      <w:pPr>
        <w:ind w:left="6480" w:hanging="360"/>
      </w:pPr>
      <w:rPr>
        <w:rFonts w:ascii="Wingdings" w:hAnsi="Wingdings" w:hint="default"/>
      </w:rPr>
    </w:lvl>
  </w:abstractNum>
  <w:abstractNum w:abstractNumId="25" w15:restartNumberingAfterBreak="0">
    <w:nsid w:val="658A214F"/>
    <w:multiLevelType w:val="hybridMultilevel"/>
    <w:tmpl w:val="4B880100"/>
    <w:lvl w:ilvl="0" w:tplc="0407000F">
      <w:start w:val="1"/>
      <w:numFmt w:val="decimal"/>
      <w:lvlText w:val="%1."/>
      <w:lvlJc w:val="left"/>
      <w:pPr>
        <w:tabs>
          <w:tab w:val="num" w:pos="720"/>
        </w:tabs>
        <w:ind w:left="720" w:hanging="360"/>
      </w:pPr>
      <w:rPr>
        <w:color w:val="auto"/>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9F4426"/>
    <w:multiLevelType w:val="hybridMultilevel"/>
    <w:tmpl w:val="9E0A93CA"/>
    <w:lvl w:ilvl="0" w:tplc="20107B9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39F7591"/>
    <w:multiLevelType w:val="multilevel"/>
    <w:tmpl w:val="8954FC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77A14F26"/>
    <w:multiLevelType w:val="multilevel"/>
    <w:tmpl w:val="FFFFFFFF"/>
    <w:lvl w:ilvl="0">
      <w:start w:val="1"/>
      <w:numFmt w:val="bullet"/>
      <w:lvlText w:val="—"/>
      <w:lvlJc w:val="left"/>
      <w:pPr>
        <w:ind w:left="360" w:hanging="360"/>
      </w:pPr>
      <w:rPr>
        <w:rFonts w:ascii="Calibri Light" w:hAnsi="Calibri Ligh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8F60A2"/>
    <w:multiLevelType w:val="multilevel"/>
    <w:tmpl w:val="23C80CF8"/>
    <w:numStyleLink w:val="PD-berschrift"/>
  </w:abstractNum>
  <w:num w:numId="1" w16cid:durableId="383482511">
    <w:abstractNumId w:val="17"/>
  </w:num>
  <w:num w:numId="2" w16cid:durableId="1465658550">
    <w:abstractNumId w:val="9"/>
  </w:num>
  <w:num w:numId="3" w16cid:durableId="197473260">
    <w:abstractNumId w:val="24"/>
  </w:num>
  <w:num w:numId="4" w16cid:durableId="799349113">
    <w:abstractNumId w:val="7"/>
  </w:num>
  <w:num w:numId="5" w16cid:durableId="1682314135">
    <w:abstractNumId w:val="27"/>
  </w:num>
  <w:num w:numId="6" w16cid:durableId="1037464278">
    <w:abstractNumId w:val="5"/>
  </w:num>
  <w:num w:numId="7" w16cid:durableId="1538355221">
    <w:abstractNumId w:val="10"/>
  </w:num>
  <w:num w:numId="8" w16cid:durableId="673410855">
    <w:abstractNumId w:val="4"/>
  </w:num>
  <w:num w:numId="9" w16cid:durableId="2064212860">
    <w:abstractNumId w:val="12"/>
  </w:num>
  <w:num w:numId="10" w16cid:durableId="1240823334">
    <w:abstractNumId w:val="14"/>
  </w:num>
  <w:num w:numId="11" w16cid:durableId="344795846">
    <w:abstractNumId w:val="29"/>
  </w:num>
  <w:num w:numId="12" w16cid:durableId="65420801">
    <w:abstractNumId w:val="10"/>
  </w:num>
  <w:num w:numId="13" w16cid:durableId="1052076235">
    <w:abstractNumId w:val="11"/>
  </w:num>
  <w:num w:numId="14" w16cid:durableId="1934820260">
    <w:abstractNumId w:val="19"/>
  </w:num>
  <w:num w:numId="15" w16cid:durableId="260602346">
    <w:abstractNumId w:val="3"/>
  </w:num>
  <w:num w:numId="16" w16cid:durableId="104155105">
    <w:abstractNumId w:val="2"/>
  </w:num>
  <w:num w:numId="17" w16cid:durableId="2049329069">
    <w:abstractNumId w:val="1"/>
  </w:num>
  <w:num w:numId="18" w16cid:durableId="1359164307">
    <w:abstractNumId w:val="0"/>
  </w:num>
  <w:num w:numId="19" w16cid:durableId="297030181">
    <w:abstractNumId w:val="18"/>
  </w:num>
  <w:num w:numId="20" w16cid:durableId="301623310">
    <w:abstractNumId w:val="22"/>
  </w:num>
  <w:num w:numId="21" w16cid:durableId="790906342">
    <w:abstractNumId w:val="23"/>
  </w:num>
  <w:num w:numId="22" w16cid:durableId="8835929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6661037">
    <w:abstractNumId w:val="16"/>
  </w:num>
  <w:num w:numId="24" w16cid:durableId="1201089878">
    <w:abstractNumId w:val="13"/>
  </w:num>
  <w:num w:numId="25" w16cid:durableId="308173706">
    <w:abstractNumId w:val="10"/>
  </w:num>
  <w:num w:numId="26" w16cid:durableId="318196381">
    <w:abstractNumId w:val="6"/>
  </w:num>
  <w:num w:numId="27" w16cid:durableId="1258908096">
    <w:abstractNumId w:val="10"/>
  </w:num>
  <w:num w:numId="28" w16cid:durableId="727800790">
    <w:abstractNumId w:val="10"/>
  </w:num>
  <w:num w:numId="29" w16cid:durableId="1967270691">
    <w:abstractNumId w:val="10"/>
  </w:num>
  <w:num w:numId="30" w16cid:durableId="782454063">
    <w:abstractNumId w:val="10"/>
  </w:num>
  <w:num w:numId="31" w16cid:durableId="1559320513">
    <w:abstractNumId w:val="26"/>
  </w:num>
  <w:num w:numId="32" w16cid:durableId="219825892">
    <w:abstractNumId w:val="20"/>
  </w:num>
  <w:num w:numId="33" w16cid:durableId="199366564">
    <w:abstractNumId w:val="23"/>
    <w:lvlOverride w:ilvl="1">
      <w:lvl w:ilvl="1">
        <w:start w:val="1"/>
        <w:numFmt w:val="decimal"/>
        <w:lvlText w:val="%1.%2"/>
        <w:lvlJc w:val="left"/>
        <w:pPr>
          <w:tabs>
            <w:tab w:val="num" w:pos="970"/>
          </w:tabs>
          <w:ind w:left="970" w:hanging="97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34" w16cid:durableId="1022440403">
    <w:abstractNumId w:val="25"/>
    <w:lvlOverride w:ilvl="0">
      <w:startOverride w:val="1"/>
    </w:lvlOverride>
    <w:lvlOverride w:ilvl="1"/>
    <w:lvlOverride w:ilvl="2"/>
    <w:lvlOverride w:ilvl="3"/>
    <w:lvlOverride w:ilvl="4"/>
    <w:lvlOverride w:ilvl="5"/>
    <w:lvlOverride w:ilvl="6"/>
    <w:lvlOverride w:ilvl="7"/>
    <w:lvlOverride w:ilvl="8"/>
  </w:num>
  <w:num w:numId="35" w16cid:durableId="256062628">
    <w:abstractNumId w:val="8"/>
  </w:num>
  <w:num w:numId="36" w16cid:durableId="589702090">
    <w:abstractNumId w:val="21"/>
  </w:num>
  <w:num w:numId="37" w16cid:durableId="871957270">
    <w:abstractNumId w:val="10"/>
  </w:num>
  <w:num w:numId="38" w16cid:durableId="1906797540">
    <w:abstractNumId w:val="10"/>
  </w:num>
  <w:num w:numId="39" w16cid:durableId="1457941885">
    <w:abstractNumId w:val="29"/>
  </w:num>
  <w:num w:numId="40" w16cid:durableId="1620642863">
    <w:abstractNumId w:val="29"/>
  </w:num>
  <w:num w:numId="41" w16cid:durableId="351996302">
    <w:abstractNumId w:val="29"/>
  </w:num>
  <w:num w:numId="42" w16cid:durableId="4020319">
    <w:abstractNumId w:val="29"/>
  </w:num>
  <w:num w:numId="43" w16cid:durableId="1317077685">
    <w:abstractNumId w:val="28"/>
  </w:num>
  <w:num w:numId="44" w16cid:durableId="10810966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styleLockTheme/>
  <w:styleLockQFSet/>
  <w:defaultTabStop w:val="709"/>
  <w:autoHyphenation/>
  <w:consecutiveHyphenLimit w:val="3"/>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DE8"/>
    <w:rsid w:val="0000278F"/>
    <w:rsid w:val="00003FED"/>
    <w:rsid w:val="0000448B"/>
    <w:rsid w:val="00005DC7"/>
    <w:rsid w:val="00006490"/>
    <w:rsid w:val="00010D2C"/>
    <w:rsid w:val="00011260"/>
    <w:rsid w:val="00011641"/>
    <w:rsid w:val="00011A0F"/>
    <w:rsid w:val="00013622"/>
    <w:rsid w:val="0002016F"/>
    <w:rsid w:val="00021E0A"/>
    <w:rsid w:val="0002222C"/>
    <w:rsid w:val="0002353F"/>
    <w:rsid w:val="000240F9"/>
    <w:rsid w:val="00031B71"/>
    <w:rsid w:val="00033DB1"/>
    <w:rsid w:val="00034E96"/>
    <w:rsid w:val="00041DA5"/>
    <w:rsid w:val="00042F43"/>
    <w:rsid w:val="00043DEF"/>
    <w:rsid w:val="00045175"/>
    <w:rsid w:val="00046E39"/>
    <w:rsid w:val="00047A0F"/>
    <w:rsid w:val="00047CB5"/>
    <w:rsid w:val="00051C69"/>
    <w:rsid w:val="00052DA7"/>
    <w:rsid w:val="000533E6"/>
    <w:rsid w:val="000540E8"/>
    <w:rsid w:val="00062254"/>
    <w:rsid w:val="0006298E"/>
    <w:rsid w:val="00064F31"/>
    <w:rsid w:val="000653EC"/>
    <w:rsid w:val="00065A6F"/>
    <w:rsid w:val="00066189"/>
    <w:rsid w:val="0006719B"/>
    <w:rsid w:val="00067EB5"/>
    <w:rsid w:val="00072259"/>
    <w:rsid w:val="00073C8C"/>
    <w:rsid w:val="000746D8"/>
    <w:rsid w:val="00076867"/>
    <w:rsid w:val="00077014"/>
    <w:rsid w:val="00080BC4"/>
    <w:rsid w:val="00082B57"/>
    <w:rsid w:val="000832EA"/>
    <w:rsid w:val="00087286"/>
    <w:rsid w:val="00092081"/>
    <w:rsid w:val="00093488"/>
    <w:rsid w:val="0009384F"/>
    <w:rsid w:val="00094141"/>
    <w:rsid w:val="0009446A"/>
    <w:rsid w:val="0009647D"/>
    <w:rsid w:val="000966BE"/>
    <w:rsid w:val="0009797D"/>
    <w:rsid w:val="000A3FE9"/>
    <w:rsid w:val="000A60E0"/>
    <w:rsid w:val="000A6C8B"/>
    <w:rsid w:val="000A7E6D"/>
    <w:rsid w:val="000B0291"/>
    <w:rsid w:val="000B2764"/>
    <w:rsid w:val="000B4A2F"/>
    <w:rsid w:val="000B4BC3"/>
    <w:rsid w:val="000B524A"/>
    <w:rsid w:val="000B74F8"/>
    <w:rsid w:val="000B7739"/>
    <w:rsid w:val="000C16FF"/>
    <w:rsid w:val="000C1F7F"/>
    <w:rsid w:val="000C28DF"/>
    <w:rsid w:val="000C2948"/>
    <w:rsid w:val="000C4374"/>
    <w:rsid w:val="000C51CC"/>
    <w:rsid w:val="000C5AA9"/>
    <w:rsid w:val="000C6790"/>
    <w:rsid w:val="000D0844"/>
    <w:rsid w:val="000E1021"/>
    <w:rsid w:val="000E109B"/>
    <w:rsid w:val="000E1424"/>
    <w:rsid w:val="000E33FC"/>
    <w:rsid w:val="000F0174"/>
    <w:rsid w:val="000F2264"/>
    <w:rsid w:val="000F54AB"/>
    <w:rsid w:val="000F78A8"/>
    <w:rsid w:val="0010026F"/>
    <w:rsid w:val="00103FC5"/>
    <w:rsid w:val="00104DB0"/>
    <w:rsid w:val="00105A42"/>
    <w:rsid w:val="001072C3"/>
    <w:rsid w:val="00107F1F"/>
    <w:rsid w:val="00111C56"/>
    <w:rsid w:val="00112790"/>
    <w:rsid w:val="00112D64"/>
    <w:rsid w:val="001141AF"/>
    <w:rsid w:val="00115177"/>
    <w:rsid w:val="00115F1F"/>
    <w:rsid w:val="0011624D"/>
    <w:rsid w:val="001166EE"/>
    <w:rsid w:val="0011745C"/>
    <w:rsid w:val="00120656"/>
    <w:rsid w:val="0012370B"/>
    <w:rsid w:val="001245BF"/>
    <w:rsid w:val="00126955"/>
    <w:rsid w:val="00130D3A"/>
    <w:rsid w:val="00132128"/>
    <w:rsid w:val="00132FA6"/>
    <w:rsid w:val="00137928"/>
    <w:rsid w:val="0014180D"/>
    <w:rsid w:val="00142FFF"/>
    <w:rsid w:val="001440E1"/>
    <w:rsid w:val="001458F7"/>
    <w:rsid w:val="0014710B"/>
    <w:rsid w:val="001511E8"/>
    <w:rsid w:val="00151FE7"/>
    <w:rsid w:val="001534FA"/>
    <w:rsid w:val="001540D8"/>
    <w:rsid w:val="0015646F"/>
    <w:rsid w:val="0015731D"/>
    <w:rsid w:val="00157770"/>
    <w:rsid w:val="00160DF1"/>
    <w:rsid w:val="001615AC"/>
    <w:rsid w:val="00161C6D"/>
    <w:rsid w:val="001629FA"/>
    <w:rsid w:val="00162ADE"/>
    <w:rsid w:val="00163CB2"/>
    <w:rsid w:val="001658EA"/>
    <w:rsid w:val="00165AC8"/>
    <w:rsid w:val="00166102"/>
    <w:rsid w:val="00166CA6"/>
    <w:rsid w:val="0016775D"/>
    <w:rsid w:val="00170411"/>
    <w:rsid w:val="00172E9D"/>
    <w:rsid w:val="00176463"/>
    <w:rsid w:val="00176719"/>
    <w:rsid w:val="001802F5"/>
    <w:rsid w:val="001842CA"/>
    <w:rsid w:val="00184F86"/>
    <w:rsid w:val="00192247"/>
    <w:rsid w:val="00192EBB"/>
    <w:rsid w:val="00193924"/>
    <w:rsid w:val="00193A49"/>
    <w:rsid w:val="00193DF7"/>
    <w:rsid w:val="001A0B6B"/>
    <w:rsid w:val="001A1B67"/>
    <w:rsid w:val="001A1FFA"/>
    <w:rsid w:val="001A413D"/>
    <w:rsid w:val="001A4804"/>
    <w:rsid w:val="001A608D"/>
    <w:rsid w:val="001A60B7"/>
    <w:rsid w:val="001A7F34"/>
    <w:rsid w:val="001B0867"/>
    <w:rsid w:val="001B6135"/>
    <w:rsid w:val="001B639B"/>
    <w:rsid w:val="001B7495"/>
    <w:rsid w:val="001B7CDC"/>
    <w:rsid w:val="001C1C1A"/>
    <w:rsid w:val="001C24B3"/>
    <w:rsid w:val="001C2AB1"/>
    <w:rsid w:val="001C2ADC"/>
    <w:rsid w:val="001C5002"/>
    <w:rsid w:val="001C51AE"/>
    <w:rsid w:val="001C56F6"/>
    <w:rsid w:val="001C5ED4"/>
    <w:rsid w:val="001C6057"/>
    <w:rsid w:val="001D0064"/>
    <w:rsid w:val="001D1AB5"/>
    <w:rsid w:val="001D2664"/>
    <w:rsid w:val="001D27B2"/>
    <w:rsid w:val="001D3B57"/>
    <w:rsid w:val="001D40C5"/>
    <w:rsid w:val="001D6F43"/>
    <w:rsid w:val="001D6F6A"/>
    <w:rsid w:val="001E07D7"/>
    <w:rsid w:val="001E0B64"/>
    <w:rsid w:val="001E1A9C"/>
    <w:rsid w:val="001E2A3E"/>
    <w:rsid w:val="001E39E4"/>
    <w:rsid w:val="001E5F96"/>
    <w:rsid w:val="001F0717"/>
    <w:rsid w:val="001F1180"/>
    <w:rsid w:val="001F1D60"/>
    <w:rsid w:val="001F55A8"/>
    <w:rsid w:val="001F56E1"/>
    <w:rsid w:val="002052C5"/>
    <w:rsid w:val="002064EF"/>
    <w:rsid w:val="002066C1"/>
    <w:rsid w:val="00207689"/>
    <w:rsid w:val="00210957"/>
    <w:rsid w:val="00210DE3"/>
    <w:rsid w:val="002124FC"/>
    <w:rsid w:val="002125B5"/>
    <w:rsid w:val="00213F2A"/>
    <w:rsid w:val="002145E1"/>
    <w:rsid w:val="00214CE8"/>
    <w:rsid w:val="0021551B"/>
    <w:rsid w:val="00215847"/>
    <w:rsid w:val="0021617B"/>
    <w:rsid w:val="00217408"/>
    <w:rsid w:val="00220D5C"/>
    <w:rsid w:val="00220DCA"/>
    <w:rsid w:val="00222748"/>
    <w:rsid w:val="00223A00"/>
    <w:rsid w:val="00224693"/>
    <w:rsid w:val="00225517"/>
    <w:rsid w:val="00225A3B"/>
    <w:rsid w:val="002275FB"/>
    <w:rsid w:val="0023014D"/>
    <w:rsid w:val="002325AF"/>
    <w:rsid w:val="002328E7"/>
    <w:rsid w:val="002330C1"/>
    <w:rsid w:val="00233D41"/>
    <w:rsid w:val="00234B98"/>
    <w:rsid w:val="0023614A"/>
    <w:rsid w:val="002368B5"/>
    <w:rsid w:val="00237640"/>
    <w:rsid w:val="00243803"/>
    <w:rsid w:val="00243F25"/>
    <w:rsid w:val="00246325"/>
    <w:rsid w:val="00247745"/>
    <w:rsid w:val="00247968"/>
    <w:rsid w:val="00260E09"/>
    <w:rsid w:val="002627F5"/>
    <w:rsid w:val="00262C28"/>
    <w:rsid w:val="00263EAF"/>
    <w:rsid w:val="002644EC"/>
    <w:rsid w:val="002651E0"/>
    <w:rsid w:val="002661EA"/>
    <w:rsid w:val="00266771"/>
    <w:rsid w:val="00270F16"/>
    <w:rsid w:val="002715DD"/>
    <w:rsid w:val="002734D8"/>
    <w:rsid w:val="00274377"/>
    <w:rsid w:val="002743BF"/>
    <w:rsid w:val="00276776"/>
    <w:rsid w:val="00281A8F"/>
    <w:rsid w:val="00284BC9"/>
    <w:rsid w:val="00286464"/>
    <w:rsid w:val="002903FB"/>
    <w:rsid w:val="00291459"/>
    <w:rsid w:val="002941C0"/>
    <w:rsid w:val="00297CA6"/>
    <w:rsid w:val="002A1689"/>
    <w:rsid w:val="002A3E96"/>
    <w:rsid w:val="002A6FB2"/>
    <w:rsid w:val="002A71FD"/>
    <w:rsid w:val="002B3CC8"/>
    <w:rsid w:val="002B434D"/>
    <w:rsid w:val="002B7641"/>
    <w:rsid w:val="002C1432"/>
    <w:rsid w:val="002C2931"/>
    <w:rsid w:val="002C4EE9"/>
    <w:rsid w:val="002C5B9B"/>
    <w:rsid w:val="002C64AB"/>
    <w:rsid w:val="002C6A18"/>
    <w:rsid w:val="002C72F8"/>
    <w:rsid w:val="002C798B"/>
    <w:rsid w:val="002C8BE0"/>
    <w:rsid w:val="002D3407"/>
    <w:rsid w:val="002D3607"/>
    <w:rsid w:val="002D3A32"/>
    <w:rsid w:val="002D3E9A"/>
    <w:rsid w:val="002D41BD"/>
    <w:rsid w:val="002D5D2E"/>
    <w:rsid w:val="002D6948"/>
    <w:rsid w:val="002E0218"/>
    <w:rsid w:val="002E08D7"/>
    <w:rsid w:val="002E1C97"/>
    <w:rsid w:val="002E3196"/>
    <w:rsid w:val="002E4D5D"/>
    <w:rsid w:val="002E5AD4"/>
    <w:rsid w:val="002E69DA"/>
    <w:rsid w:val="002E6B46"/>
    <w:rsid w:val="002E7CBC"/>
    <w:rsid w:val="002F0548"/>
    <w:rsid w:val="002F118F"/>
    <w:rsid w:val="002F2B33"/>
    <w:rsid w:val="002F432D"/>
    <w:rsid w:val="00300A04"/>
    <w:rsid w:val="00302746"/>
    <w:rsid w:val="00306A53"/>
    <w:rsid w:val="00307554"/>
    <w:rsid w:val="00312C3F"/>
    <w:rsid w:val="003172C6"/>
    <w:rsid w:val="00320B9A"/>
    <w:rsid w:val="003235D9"/>
    <w:rsid w:val="003236C8"/>
    <w:rsid w:val="00325E98"/>
    <w:rsid w:val="003268D4"/>
    <w:rsid w:val="00330E0F"/>
    <w:rsid w:val="0033158B"/>
    <w:rsid w:val="00331EC3"/>
    <w:rsid w:val="0033247D"/>
    <w:rsid w:val="003335EA"/>
    <w:rsid w:val="00335653"/>
    <w:rsid w:val="00335C35"/>
    <w:rsid w:val="00336DEB"/>
    <w:rsid w:val="003372B5"/>
    <w:rsid w:val="00341270"/>
    <w:rsid w:val="003423F9"/>
    <w:rsid w:val="00343BA5"/>
    <w:rsid w:val="00350CAF"/>
    <w:rsid w:val="00350E90"/>
    <w:rsid w:val="00352B00"/>
    <w:rsid w:val="003542DF"/>
    <w:rsid w:val="00360238"/>
    <w:rsid w:val="00362D71"/>
    <w:rsid w:val="003630D8"/>
    <w:rsid w:val="003658B2"/>
    <w:rsid w:val="00365FC7"/>
    <w:rsid w:val="00370240"/>
    <w:rsid w:val="003707D0"/>
    <w:rsid w:val="00371ABC"/>
    <w:rsid w:val="003738B4"/>
    <w:rsid w:val="00374E0F"/>
    <w:rsid w:val="00376AFB"/>
    <w:rsid w:val="003775A5"/>
    <w:rsid w:val="003810B2"/>
    <w:rsid w:val="00381AF9"/>
    <w:rsid w:val="003823A8"/>
    <w:rsid w:val="00382C71"/>
    <w:rsid w:val="00383C58"/>
    <w:rsid w:val="0038473D"/>
    <w:rsid w:val="00384BE2"/>
    <w:rsid w:val="00385065"/>
    <w:rsid w:val="00385A58"/>
    <w:rsid w:val="00390853"/>
    <w:rsid w:val="003914AB"/>
    <w:rsid w:val="00396187"/>
    <w:rsid w:val="003A05C5"/>
    <w:rsid w:val="003A61CC"/>
    <w:rsid w:val="003A7C4D"/>
    <w:rsid w:val="003B1CDD"/>
    <w:rsid w:val="003B224C"/>
    <w:rsid w:val="003B2529"/>
    <w:rsid w:val="003B3686"/>
    <w:rsid w:val="003B3D73"/>
    <w:rsid w:val="003B4675"/>
    <w:rsid w:val="003B4B19"/>
    <w:rsid w:val="003B4DC1"/>
    <w:rsid w:val="003B5895"/>
    <w:rsid w:val="003B5FF4"/>
    <w:rsid w:val="003C0F10"/>
    <w:rsid w:val="003C12D0"/>
    <w:rsid w:val="003C18AA"/>
    <w:rsid w:val="003C2089"/>
    <w:rsid w:val="003C34A5"/>
    <w:rsid w:val="003C397F"/>
    <w:rsid w:val="003C556E"/>
    <w:rsid w:val="003C657F"/>
    <w:rsid w:val="003C6C14"/>
    <w:rsid w:val="003D1C9C"/>
    <w:rsid w:val="003D1F84"/>
    <w:rsid w:val="003D22B7"/>
    <w:rsid w:val="003D295B"/>
    <w:rsid w:val="003D3F68"/>
    <w:rsid w:val="003D485E"/>
    <w:rsid w:val="003D605F"/>
    <w:rsid w:val="003E0DFC"/>
    <w:rsid w:val="003E3DBC"/>
    <w:rsid w:val="003E47AE"/>
    <w:rsid w:val="003E4E3B"/>
    <w:rsid w:val="003E59A5"/>
    <w:rsid w:val="003E6301"/>
    <w:rsid w:val="003F027A"/>
    <w:rsid w:val="003F0EB5"/>
    <w:rsid w:val="003F1410"/>
    <w:rsid w:val="003F1C5C"/>
    <w:rsid w:val="003F7CE9"/>
    <w:rsid w:val="004039D6"/>
    <w:rsid w:val="004039D7"/>
    <w:rsid w:val="00405187"/>
    <w:rsid w:val="00410586"/>
    <w:rsid w:val="004138B0"/>
    <w:rsid w:val="004203C6"/>
    <w:rsid w:val="004205DB"/>
    <w:rsid w:val="004215EC"/>
    <w:rsid w:val="00425729"/>
    <w:rsid w:val="004304F9"/>
    <w:rsid w:val="00430A78"/>
    <w:rsid w:val="00430D8C"/>
    <w:rsid w:val="00432A4D"/>
    <w:rsid w:val="004342E0"/>
    <w:rsid w:val="00437D93"/>
    <w:rsid w:val="0044691B"/>
    <w:rsid w:val="004512CA"/>
    <w:rsid w:val="004515B4"/>
    <w:rsid w:val="00451855"/>
    <w:rsid w:val="00454DCF"/>
    <w:rsid w:val="00456FFF"/>
    <w:rsid w:val="0046218E"/>
    <w:rsid w:val="00465A88"/>
    <w:rsid w:val="00467AAD"/>
    <w:rsid w:val="00470599"/>
    <w:rsid w:val="0047069C"/>
    <w:rsid w:val="00473311"/>
    <w:rsid w:val="00474809"/>
    <w:rsid w:val="0047495E"/>
    <w:rsid w:val="00477080"/>
    <w:rsid w:val="004826E5"/>
    <w:rsid w:val="004836EE"/>
    <w:rsid w:val="00483898"/>
    <w:rsid w:val="00490729"/>
    <w:rsid w:val="00491157"/>
    <w:rsid w:val="004926AF"/>
    <w:rsid w:val="004A001B"/>
    <w:rsid w:val="004A0E9F"/>
    <w:rsid w:val="004A1414"/>
    <w:rsid w:val="004A23A1"/>
    <w:rsid w:val="004A3B8E"/>
    <w:rsid w:val="004A58B7"/>
    <w:rsid w:val="004A6CCE"/>
    <w:rsid w:val="004B1A14"/>
    <w:rsid w:val="004B3039"/>
    <w:rsid w:val="004B4105"/>
    <w:rsid w:val="004B46C3"/>
    <w:rsid w:val="004B4FC0"/>
    <w:rsid w:val="004C07B6"/>
    <w:rsid w:val="004C0BBE"/>
    <w:rsid w:val="004C1160"/>
    <w:rsid w:val="004C1B43"/>
    <w:rsid w:val="004C2CF2"/>
    <w:rsid w:val="004C67FC"/>
    <w:rsid w:val="004C7175"/>
    <w:rsid w:val="004C7940"/>
    <w:rsid w:val="004C7E64"/>
    <w:rsid w:val="004D0E7A"/>
    <w:rsid w:val="004D0EB8"/>
    <w:rsid w:val="004D12F6"/>
    <w:rsid w:val="004D1F44"/>
    <w:rsid w:val="004D2939"/>
    <w:rsid w:val="004D3415"/>
    <w:rsid w:val="004D7234"/>
    <w:rsid w:val="004E04C7"/>
    <w:rsid w:val="004E1421"/>
    <w:rsid w:val="004E24AA"/>
    <w:rsid w:val="004E3D1D"/>
    <w:rsid w:val="004E3F67"/>
    <w:rsid w:val="004E476C"/>
    <w:rsid w:val="004E7FA7"/>
    <w:rsid w:val="004F0A33"/>
    <w:rsid w:val="004F0FD9"/>
    <w:rsid w:val="004F2A96"/>
    <w:rsid w:val="004F493C"/>
    <w:rsid w:val="004F6111"/>
    <w:rsid w:val="0050070A"/>
    <w:rsid w:val="00501050"/>
    <w:rsid w:val="005014DB"/>
    <w:rsid w:val="005021FF"/>
    <w:rsid w:val="00502672"/>
    <w:rsid w:val="00503C07"/>
    <w:rsid w:val="00504283"/>
    <w:rsid w:val="00504A55"/>
    <w:rsid w:val="00504EC1"/>
    <w:rsid w:val="00505052"/>
    <w:rsid w:val="00510A08"/>
    <w:rsid w:val="005122ED"/>
    <w:rsid w:val="005126B7"/>
    <w:rsid w:val="005127E3"/>
    <w:rsid w:val="00512E7B"/>
    <w:rsid w:val="00513B24"/>
    <w:rsid w:val="00516949"/>
    <w:rsid w:val="005203D1"/>
    <w:rsid w:val="0052106C"/>
    <w:rsid w:val="0052208F"/>
    <w:rsid w:val="0052298E"/>
    <w:rsid w:val="00522ABE"/>
    <w:rsid w:val="00523120"/>
    <w:rsid w:val="00523BD1"/>
    <w:rsid w:val="00525257"/>
    <w:rsid w:val="005263E6"/>
    <w:rsid w:val="00527F41"/>
    <w:rsid w:val="0053012D"/>
    <w:rsid w:val="00532877"/>
    <w:rsid w:val="00532924"/>
    <w:rsid w:val="005347BB"/>
    <w:rsid w:val="00541428"/>
    <w:rsid w:val="005419B1"/>
    <w:rsid w:val="00542275"/>
    <w:rsid w:val="00542575"/>
    <w:rsid w:val="00544123"/>
    <w:rsid w:val="00544275"/>
    <w:rsid w:val="00544507"/>
    <w:rsid w:val="00545246"/>
    <w:rsid w:val="005469DE"/>
    <w:rsid w:val="00547988"/>
    <w:rsid w:val="00547C58"/>
    <w:rsid w:val="005503C5"/>
    <w:rsid w:val="00550E13"/>
    <w:rsid w:val="0055245F"/>
    <w:rsid w:val="0055352C"/>
    <w:rsid w:val="00554668"/>
    <w:rsid w:val="00554C52"/>
    <w:rsid w:val="00556032"/>
    <w:rsid w:val="00557D95"/>
    <w:rsid w:val="005604FC"/>
    <w:rsid w:val="00560770"/>
    <w:rsid w:val="00564C03"/>
    <w:rsid w:val="00565B00"/>
    <w:rsid w:val="00565C74"/>
    <w:rsid w:val="0056682F"/>
    <w:rsid w:val="00567124"/>
    <w:rsid w:val="00567B1E"/>
    <w:rsid w:val="005703A6"/>
    <w:rsid w:val="005706B5"/>
    <w:rsid w:val="005710AC"/>
    <w:rsid w:val="00573FBD"/>
    <w:rsid w:val="00574F97"/>
    <w:rsid w:val="005807B2"/>
    <w:rsid w:val="00581F86"/>
    <w:rsid w:val="00582BD2"/>
    <w:rsid w:val="005834BE"/>
    <w:rsid w:val="00591644"/>
    <w:rsid w:val="0059649F"/>
    <w:rsid w:val="00596747"/>
    <w:rsid w:val="00596ACD"/>
    <w:rsid w:val="005A416D"/>
    <w:rsid w:val="005A5B0D"/>
    <w:rsid w:val="005A705B"/>
    <w:rsid w:val="005A7A38"/>
    <w:rsid w:val="005B2A82"/>
    <w:rsid w:val="005B7E05"/>
    <w:rsid w:val="005C19CB"/>
    <w:rsid w:val="005D13A8"/>
    <w:rsid w:val="005D3A0F"/>
    <w:rsid w:val="005E2922"/>
    <w:rsid w:val="005E646F"/>
    <w:rsid w:val="005E655E"/>
    <w:rsid w:val="005E6C8C"/>
    <w:rsid w:val="005E6D85"/>
    <w:rsid w:val="005E74A4"/>
    <w:rsid w:val="005F106E"/>
    <w:rsid w:val="005F187A"/>
    <w:rsid w:val="005F5B35"/>
    <w:rsid w:val="00600A69"/>
    <w:rsid w:val="006018B2"/>
    <w:rsid w:val="006073E8"/>
    <w:rsid w:val="00610163"/>
    <w:rsid w:val="00612E00"/>
    <w:rsid w:val="00614AA1"/>
    <w:rsid w:val="00614E84"/>
    <w:rsid w:val="00615E3B"/>
    <w:rsid w:val="00616A7C"/>
    <w:rsid w:val="006208E9"/>
    <w:rsid w:val="006238C3"/>
    <w:rsid w:val="0062439F"/>
    <w:rsid w:val="00625007"/>
    <w:rsid w:val="006258AB"/>
    <w:rsid w:val="00627909"/>
    <w:rsid w:val="00630ED4"/>
    <w:rsid w:val="006312F6"/>
    <w:rsid w:val="00631AE2"/>
    <w:rsid w:val="00632650"/>
    <w:rsid w:val="006346F4"/>
    <w:rsid w:val="0064077B"/>
    <w:rsid w:val="0064259B"/>
    <w:rsid w:val="006446A8"/>
    <w:rsid w:val="00647357"/>
    <w:rsid w:val="0064A1AC"/>
    <w:rsid w:val="00650129"/>
    <w:rsid w:val="00650152"/>
    <w:rsid w:val="00650ADC"/>
    <w:rsid w:val="00650FA6"/>
    <w:rsid w:val="0065249C"/>
    <w:rsid w:val="00654296"/>
    <w:rsid w:val="00655305"/>
    <w:rsid w:val="00656181"/>
    <w:rsid w:val="00656EED"/>
    <w:rsid w:val="00665CCB"/>
    <w:rsid w:val="00666A70"/>
    <w:rsid w:val="00671875"/>
    <w:rsid w:val="00677163"/>
    <w:rsid w:val="0068046E"/>
    <w:rsid w:val="00685313"/>
    <w:rsid w:val="00690BAC"/>
    <w:rsid w:val="00691C33"/>
    <w:rsid w:val="0069539B"/>
    <w:rsid w:val="006957B5"/>
    <w:rsid w:val="006A27BC"/>
    <w:rsid w:val="006A7636"/>
    <w:rsid w:val="006B0CCA"/>
    <w:rsid w:val="006B137C"/>
    <w:rsid w:val="006B1F51"/>
    <w:rsid w:val="006B39A4"/>
    <w:rsid w:val="006B4A5D"/>
    <w:rsid w:val="006B6661"/>
    <w:rsid w:val="006B6AA8"/>
    <w:rsid w:val="006B7762"/>
    <w:rsid w:val="006C1574"/>
    <w:rsid w:val="006C19E2"/>
    <w:rsid w:val="006C2821"/>
    <w:rsid w:val="006C5648"/>
    <w:rsid w:val="006D0DF0"/>
    <w:rsid w:val="006D1F6B"/>
    <w:rsid w:val="006D25CF"/>
    <w:rsid w:val="006D412B"/>
    <w:rsid w:val="006D7934"/>
    <w:rsid w:val="006E2B44"/>
    <w:rsid w:val="006E7365"/>
    <w:rsid w:val="006F2379"/>
    <w:rsid w:val="006F49DE"/>
    <w:rsid w:val="006F70A0"/>
    <w:rsid w:val="00700787"/>
    <w:rsid w:val="00700803"/>
    <w:rsid w:val="00700B31"/>
    <w:rsid w:val="007034AF"/>
    <w:rsid w:val="00703B0B"/>
    <w:rsid w:val="00706F02"/>
    <w:rsid w:val="00712833"/>
    <w:rsid w:val="00714A5E"/>
    <w:rsid w:val="00715F91"/>
    <w:rsid w:val="00716A3D"/>
    <w:rsid w:val="00716FE7"/>
    <w:rsid w:val="00717BB3"/>
    <w:rsid w:val="00717E54"/>
    <w:rsid w:val="0072484A"/>
    <w:rsid w:val="007249E7"/>
    <w:rsid w:val="00725412"/>
    <w:rsid w:val="00726CC7"/>
    <w:rsid w:val="007314AE"/>
    <w:rsid w:val="00731BAA"/>
    <w:rsid w:val="00733521"/>
    <w:rsid w:val="007351AA"/>
    <w:rsid w:val="0073583D"/>
    <w:rsid w:val="00735DE8"/>
    <w:rsid w:val="007363E6"/>
    <w:rsid w:val="00736DEC"/>
    <w:rsid w:val="00742F0D"/>
    <w:rsid w:val="00742FE5"/>
    <w:rsid w:val="00747DB0"/>
    <w:rsid w:val="007518B3"/>
    <w:rsid w:val="00751965"/>
    <w:rsid w:val="007526CE"/>
    <w:rsid w:val="007533CB"/>
    <w:rsid w:val="007542DC"/>
    <w:rsid w:val="0075547C"/>
    <w:rsid w:val="007608BA"/>
    <w:rsid w:val="00761573"/>
    <w:rsid w:val="00762DEE"/>
    <w:rsid w:val="00763E28"/>
    <w:rsid w:val="00764D89"/>
    <w:rsid w:val="00765D84"/>
    <w:rsid w:val="007700A9"/>
    <w:rsid w:val="00770BEF"/>
    <w:rsid w:val="007727C7"/>
    <w:rsid w:val="00773336"/>
    <w:rsid w:val="007740F4"/>
    <w:rsid w:val="00782CF8"/>
    <w:rsid w:val="00784943"/>
    <w:rsid w:val="00784AE7"/>
    <w:rsid w:val="007854F3"/>
    <w:rsid w:val="0079676C"/>
    <w:rsid w:val="00797107"/>
    <w:rsid w:val="007A129E"/>
    <w:rsid w:val="007A2E77"/>
    <w:rsid w:val="007A2F9D"/>
    <w:rsid w:val="007A3899"/>
    <w:rsid w:val="007A44CB"/>
    <w:rsid w:val="007A7DC8"/>
    <w:rsid w:val="007B0486"/>
    <w:rsid w:val="007B0804"/>
    <w:rsid w:val="007B4F48"/>
    <w:rsid w:val="007B6A5E"/>
    <w:rsid w:val="007C1D91"/>
    <w:rsid w:val="007C3C7D"/>
    <w:rsid w:val="007C3D47"/>
    <w:rsid w:val="007C47DD"/>
    <w:rsid w:val="007C66A8"/>
    <w:rsid w:val="007C6A65"/>
    <w:rsid w:val="007C6B7F"/>
    <w:rsid w:val="007C6EA7"/>
    <w:rsid w:val="007D07C6"/>
    <w:rsid w:val="007D0A71"/>
    <w:rsid w:val="007D2079"/>
    <w:rsid w:val="007D4952"/>
    <w:rsid w:val="007D5805"/>
    <w:rsid w:val="007D72E2"/>
    <w:rsid w:val="007D7D6C"/>
    <w:rsid w:val="007E0AD6"/>
    <w:rsid w:val="007E0C77"/>
    <w:rsid w:val="007E11A2"/>
    <w:rsid w:val="007E397C"/>
    <w:rsid w:val="007E5215"/>
    <w:rsid w:val="007E58C1"/>
    <w:rsid w:val="007E6956"/>
    <w:rsid w:val="007E6CC2"/>
    <w:rsid w:val="007E776A"/>
    <w:rsid w:val="007F1F38"/>
    <w:rsid w:val="007F2787"/>
    <w:rsid w:val="007F4F04"/>
    <w:rsid w:val="007F77DF"/>
    <w:rsid w:val="00801A82"/>
    <w:rsid w:val="00803F94"/>
    <w:rsid w:val="00804268"/>
    <w:rsid w:val="00807BD2"/>
    <w:rsid w:val="008112FA"/>
    <w:rsid w:val="008134D3"/>
    <w:rsid w:val="00814119"/>
    <w:rsid w:val="0082353F"/>
    <w:rsid w:val="00823E11"/>
    <w:rsid w:val="00830B4B"/>
    <w:rsid w:val="008340D4"/>
    <w:rsid w:val="00835B19"/>
    <w:rsid w:val="00837954"/>
    <w:rsid w:val="0084150C"/>
    <w:rsid w:val="00847188"/>
    <w:rsid w:val="008509DC"/>
    <w:rsid w:val="0085110B"/>
    <w:rsid w:val="00851B78"/>
    <w:rsid w:val="00852A3A"/>
    <w:rsid w:val="00853B91"/>
    <w:rsid w:val="008540EE"/>
    <w:rsid w:val="00854F2E"/>
    <w:rsid w:val="008551FE"/>
    <w:rsid w:val="00862AB1"/>
    <w:rsid w:val="00863304"/>
    <w:rsid w:val="008652EF"/>
    <w:rsid w:val="008659FD"/>
    <w:rsid w:val="0087061A"/>
    <w:rsid w:val="00874BA1"/>
    <w:rsid w:val="00882251"/>
    <w:rsid w:val="00885FC1"/>
    <w:rsid w:val="008916C7"/>
    <w:rsid w:val="00893F92"/>
    <w:rsid w:val="00894339"/>
    <w:rsid w:val="00897427"/>
    <w:rsid w:val="008A0C4B"/>
    <w:rsid w:val="008A39BD"/>
    <w:rsid w:val="008A4F54"/>
    <w:rsid w:val="008A5CA2"/>
    <w:rsid w:val="008A694A"/>
    <w:rsid w:val="008A72DB"/>
    <w:rsid w:val="008B233F"/>
    <w:rsid w:val="008B4698"/>
    <w:rsid w:val="008B4B9E"/>
    <w:rsid w:val="008B4BC0"/>
    <w:rsid w:val="008B4E00"/>
    <w:rsid w:val="008B6330"/>
    <w:rsid w:val="008C22ED"/>
    <w:rsid w:val="008C3D46"/>
    <w:rsid w:val="008C4517"/>
    <w:rsid w:val="008C59B4"/>
    <w:rsid w:val="008C6071"/>
    <w:rsid w:val="008D10E2"/>
    <w:rsid w:val="008D33F5"/>
    <w:rsid w:val="008D4C11"/>
    <w:rsid w:val="008D4C55"/>
    <w:rsid w:val="008D5CCE"/>
    <w:rsid w:val="008D65E6"/>
    <w:rsid w:val="008D66EA"/>
    <w:rsid w:val="008D6713"/>
    <w:rsid w:val="008D7644"/>
    <w:rsid w:val="008D7AE0"/>
    <w:rsid w:val="008E2338"/>
    <w:rsid w:val="008E597F"/>
    <w:rsid w:val="008E5B25"/>
    <w:rsid w:val="008E69C4"/>
    <w:rsid w:val="008F099A"/>
    <w:rsid w:val="008F17AD"/>
    <w:rsid w:val="008F2137"/>
    <w:rsid w:val="008F271D"/>
    <w:rsid w:val="008F35A3"/>
    <w:rsid w:val="008F4BB8"/>
    <w:rsid w:val="008F6459"/>
    <w:rsid w:val="00900216"/>
    <w:rsid w:val="00900AAC"/>
    <w:rsid w:val="009017AC"/>
    <w:rsid w:val="00901830"/>
    <w:rsid w:val="00902D1A"/>
    <w:rsid w:val="009032F5"/>
    <w:rsid w:val="00904BE7"/>
    <w:rsid w:val="009072E8"/>
    <w:rsid w:val="00907D74"/>
    <w:rsid w:val="00911192"/>
    <w:rsid w:val="009172D9"/>
    <w:rsid w:val="00920851"/>
    <w:rsid w:val="00927F9E"/>
    <w:rsid w:val="009348C8"/>
    <w:rsid w:val="00935846"/>
    <w:rsid w:val="00936691"/>
    <w:rsid w:val="0094488A"/>
    <w:rsid w:val="0094576B"/>
    <w:rsid w:val="009563A0"/>
    <w:rsid w:val="0095780E"/>
    <w:rsid w:val="00957AB1"/>
    <w:rsid w:val="00960044"/>
    <w:rsid w:val="009621A0"/>
    <w:rsid w:val="00963737"/>
    <w:rsid w:val="009642F4"/>
    <w:rsid w:val="00964A44"/>
    <w:rsid w:val="00965735"/>
    <w:rsid w:val="00967531"/>
    <w:rsid w:val="00967F01"/>
    <w:rsid w:val="00971CD3"/>
    <w:rsid w:val="00972070"/>
    <w:rsid w:val="00973240"/>
    <w:rsid w:val="0097395E"/>
    <w:rsid w:val="00976234"/>
    <w:rsid w:val="00976DFE"/>
    <w:rsid w:val="009776F4"/>
    <w:rsid w:val="00977B6F"/>
    <w:rsid w:val="00977B77"/>
    <w:rsid w:val="0098134B"/>
    <w:rsid w:val="009820BC"/>
    <w:rsid w:val="009839EC"/>
    <w:rsid w:val="009844BE"/>
    <w:rsid w:val="0098467F"/>
    <w:rsid w:val="00991790"/>
    <w:rsid w:val="00992CFC"/>
    <w:rsid w:val="009933F7"/>
    <w:rsid w:val="009952CF"/>
    <w:rsid w:val="00996795"/>
    <w:rsid w:val="009A0ECB"/>
    <w:rsid w:val="009A454B"/>
    <w:rsid w:val="009B1299"/>
    <w:rsid w:val="009B1510"/>
    <w:rsid w:val="009B1B9E"/>
    <w:rsid w:val="009B211E"/>
    <w:rsid w:val="009B266F"/>
    <w:rsid w:val="009B2C8B"/>
    <w:rsid w:val="009C0571"/>
    <w:rsid w:val="009C16DA"/>
    <w:rsid w:val="009C41FC"/>
    <w:rsid w:val="009C4BCC"/>
    <w:rsid w:val="009D1592"/>
    <w:rsid w:val="009D1601"/>
    <w:rsid w:val="009D2496"/>
    <w:rsid w:val="009D3240"/>
    <w:rsid w:val="009D33BA"/>
    <w:rsid w:val="009E1BFD"/>
    <w:rsid w:val="009E2300"/>
    <w:rsid w:val="009E28C0"/>
    <w:rsid w:val="009E2B8E"/>
    <w:rsid w:val="009E34C8"/>
    <w:rsid w:val="009E44E0"/>
    <w:rsid w:val="009E4EFF"/>
    <w:rsid w:val="009E5912"/>
    <w:rsid w:val="009E5A78"/>
    <w:rsid w:val="009E7097"/>
    <w:rsid w:val="009F100C"/>
    <w:rsid w:val="009F1569"/>
    <w:rsid w:val="009F2342"/>
    <w:rsid w:val="009F4513"/>
    <w:rsid w:val="009F5131"/>
    <w:rsid w:val="009F55F9"/>
    <w:rsid w:val="009F5D73"/>
    <w:rsid w:val="009F5FB6"/>
    <w:rsid w:val="009F72DD"/>
    <w:rsid w:val="00A0057F"/>
    <w:rsid w:val="00A032B2"/>
    <w:rsid w:val="00A03436"/>
    <w:rsid w:val="00A04C66"/>
    <w:rsid w:val="00A054A5"/>
    <w:rsid w:val="00A05BC7"/>
    <w:rsid w:val="00A06279"/>
    <w:rsid w:val="00A07100"/>
    <w:rsid w:val="00A1278B"/>
    <w:rsid w:val="00A1285E"/>
    <w:rsid w:val="00A12EB7"/>
    <w:rsid w:val="00A140D8"/>
    <w:rsid w:val="00A1468A"/>
    <w:rsid w:val="00A1481B"/>
    <w:rsid w:val="00A14C8B"/>
    <w:rsid w:val="00A1578D"/>
    <w:rsid w:val="00A15D47"/>
    <w:rsid w:val="00A2011F"/>
    <w:rsid w:val="00A20866"/>
    <w:rsid w:val="00A2129F"/>
    <w:rsid w:val="00A21D95"/>
    <w:rsid w:val="00A226DD"/>
    <w:rsid w:val="00A260BD"/>
    <w:rsid w:val="00A26E1A"/>
    <w:rsid w:val="00A272A3"/>
    <w:rsid w:val="00A3115A"/>
    <w:rsid w:val="00A351E2"/>
    <w:rsid w:val="00A36BFD"/>
    <w:rsid w:val="00A36C07"/>
    <w:rsid w:val="00A406EA"/>
    <w:rsid w:val="00A42025"/>
    <w:rsid w:val="00A437BA"/>
    <w:rsid w:val="00A443F1"/>
    <w:rsid w:val="00A4AE4D"/>
    <w:rsid w:val="00A51761"/>
    <w:rsid w:val="00A51B17"/>
    <w:rsid w:val="00A5274B"/>
    <w:rsid w:val="00A52A7A"/>
    <w:rsid w:val="00A5354A"/>
    <w:rsid w:val="00A5776D"/>
    <w:rsid w:val="00A61C99"/>
    <w:rsid w:val="00A65C33"/>
    <w:rsid w:val="00A750D9"/>
    <w:rsid w:val="00A7532B"/>
    <w:rsid w:val="00A77332"/>
    <w:rsid w:val="00A77995"/>
    <w:rsid w:val="00A80CE5"/>
    <w:rsid w:val="00A80D78"/>
    <w:rsid w:val="00A814DC"/>
    <w:rsid w:val="00A84027"/>
    <w:rsid w:val="00A84F29"/>
    <w:rsid w:val="00A869ED"/>
    <w:rsid w:val="00A90BF6"/>
    <w:rsid w:val="00A90CFD"/>
    <w:rsid w:val="00A90DF4"/>
    <w:rsid w:val="00A91124"/>
    <w:rsid w:val="00A91ADD"/>
    <w:rsid w:val="00A92365"/>
    <w:rsid w:val="00A95493"/>
    <w:rsid w:val="00A95D76"/>
    <w:rsid w:val="00A95DF6"/>
    <w:rsid w:val="00A95F3C"/>
    <w:rsid w:val="00A96079"/>
    <w:rsid w:val="00A96175"/>
    <w:rsid w:val="00A96AD8"/>
    <w:rsid w:val="00AA0F73"/>
    <w:rsid w:val="00AA2D75"/>
    <w:rsid w:val="00AA388F"/>
    <w:rsid w:val="00AA5FEB"/>
    <w:rsid w:val="00AB0161"/>
    <w:rsid w:val="00AB3E21"/>
    <w:rsid w:val="00AB426F"/>
    <w:rsid w:val="00AB49C5"/>
    <w:rsid w:val="00AB7961"/>
    <w:rsid w:val="00AC07C3"/>
    <w:rsid w:val="00AC1BD5"/>
    <w:rsid w:val="00AC56B3"/>
    <w:rsid w:val="00AC78A6"/>
    <w:rsid w:val="00AC7C69"/>
    <w:rsid w:val="00AD0A7E"/>
    <w:rsid w:val="00AD0F20"/>
    <w:rsid w:val="00AD173B"/>
    <w:rsid w:val="00AD7E14"/>
    <w:rsid w:val="00AD7FE6"/>
    <w:rsid w:val="00AE0957"/>
    <w:rsid w:val="00AE1A78"/>
    <w:rsid w:val="00AE433B"/>
    <w:rsid w:val="00AE4340"/>
    <w:rsid w:val="00AE689A"/>
    <w:rsid w:val="00AE7415"/>
    <w:rsid w:val="00AE77CD"/>
    <w:rsid w:val="00AF0292"/>
    <w:rsid w:val="00AF0E4B"/>
    <w:rsid w:val="00AF32B2"/>
    <w:rsid w:val="00AF6400"/>
    <w:rsid w:val="00B03627"/>
    <w:rsid w:val="00B046C6"/>
    <w:rsid w:val="00B04879"/>
    <w:rsid w:val="00B110AC"/>
    <w:rsid w:val="00B12330"/>
    <w:rsid w:val="00B12E3D"/>
    <w:rsid w:val="00B138FD"/>
    <w:rsid w:val="00B13C7E"/>
    <w:rsid w:val="00B148ED"/>
    <w:rsid w:val="00B164DC"/>
    <w:rsid w:val="00B16EF8"/>
    <w:rsid w:val="00B1799B"/>
    <w:rsid w:val="00B2093D"/>
    <w:rsid w:val="00B24C7C"/>
    <w:rsid w:val="00B268AA"/>
    <w:rsid w:val="00B2784D"/>
    <w:rsid w:val="00B27D22"/>
    <w:rsid w:val="00B30466"/>
    <w:rsid w:val="00B309E9"/>
    <w:rsid w:val="00B31A71"/>
    <w:rsid w:val="00B344BB"/>
    <w:rsid w:val="00B37D36"/>
    <w:rsid w:val="00B4136B"/>
    <w:rsid w:val="00B42109"/>
    <w:rsid w:val="00B42707"/>
    <w:rsid w:val="00B4481A"/>
    <w:rsid w:val="00B468B1"/>
    <w:rsid w:val="00B47E92"/>
    <w:rsid w:val="00B51C53"/>
    <w:rsid w:val="00B52060"/>
    <w:rsid w:val="00B52533"/>
    <w:rsid w:val="00B54848"/>
    <w:rsid w:val="00B5629D"/>
    <w:rsid w:val="00B56923"/>
    <w:rsid w:val="00B57529"/>
    <w:rsid w:val="00B6096C"/>
    <w:rsid w:val="00B60E72"/>
    <w:rsid w:val="00B64C95"/>
    <w:rsid w:val="00B65757"/>
    <w:rsid w:val="00B66624"/>
    <w:rsid w:val="00B6679F"/>
    <w:rsid w:val="00B669EE"/>
    <w:rsid w:val="00B675BC"/>
    <w:rsid w:val="00B72E57"/>
    <w:rsid w:val="00B757B8"/>
    <w:rsid w:val="00B75A5E"/>
    <w:rsid w:val="00B76E77"/>
    <w:rsid w:val="00B81782"/>
    <w:rsid w:val="00B831D4"/>
    <w:rsid w:val="00B87E88"/>
    <w:rsid w:val="00B92286"/>
    <w:rsid w:val="00B93E1B"/>
    <w:rsid w:val="00B962AC"/>
    <w:rsid w:val="00B97322"/>
    <w:rsid w:val="00BA0C4B"/>
    <w:rsid w:val="00BA7B24"/>
    <w:rsid w:val="00BB0E21"/>
    <w:rsid w:val="00BB10C1"/>
    <w:rsid w:val="00BB2C03"/>
    <w:rsid w:val="00BB2F61"/>
    <w:rsid w:val="00BB4568"/>
    <w:rsid w:val="00BB4690"/>
    <w:rsid w:val="00BB4A75"/>
    <w:rsid w:val="00BB5CE6"/>
    <w:rsid w:val="00BB5E35"/>
    <w:rsid w:val="00BB60E3"/>
    <w:rsid w:val="00BB7BFA"/>
    <w:rsid w:val="00BC009E"/>
    <w:rsid w:val="00BC09C1"/>
    <w:rsid w:val="00BC1338"/>
    <w:rsid w:val="00BC188E"/>
    <w:rsid w:val="00BC299F"/>
    <w:rsid w:val="00BC5BC4"/>
    <w:rsid w:val="00BC74F9"/>
    <w:rsid w:val="00BD136B"/>
    <w:rsid w:val="00BD1ECA"/>
    <w:rsid w:val="00BD2200"/>
    <w:rsid w:val="00BD3445"/>
    <w:rsid w:val="00BD3DA9"/>
    <w:rsid w:val="00BD6954"/>
    <w:rsid w:val="00BE1301"/>
    <w:rsid w:val="00BE1416"/>
    <w:rsid w:val="00BE295C"/>
    <w:rsid w:val="00BE570C"/>
    <w:rsid w:val="00BE74BD"/>
    <w:rsid w:val="00BE7DBE"/>
    <w:rsid w:val="00BE7F4A"/>
    <w:rsid w:val="00BF0A28"/>
    <w:rsid w:val="00BF1B26"/>
    <w:rsid w:val="00BF1E3C"/>
    <w:rsid w:val="00BF2C49"/>
    <w:rsid w:val="00BF3046"/>
    <w:rsid w:val="00BF3417"/>
    <w:rsid w:val="00BF431B"/>
    <w:rsid w:val="00C00877"/>
    <w:rsid w:val="00C04D34"/>
    <w:rsid w:val="00C06794"/>
    <w:rsid w:val="00C0717D"/>
    <w:rsid w:val="00C10813"/>
    <w:rsid w:val="00C1168F"/>
    <w:rsid w:val="00C129F2"/>
    <w:rsid w:val="00C14658"/>
    <w:rsid w:val="00C16B44"/>
    <w:rsid w:val="00C17F94"/>
    <w:rsid w:val="00C220FF"/>
    <w:rsid w:val="00C22161"/>
    <w:rsid w:val="00C22417"/>
    <w:rsid w:val="00C2527B"/>
    <w:rsid w:val="00C25ACE"/>
    <w:rsid w:val="00C26C2C"/>
    <w:rsid w:val="00C2703D"/>
    <w:rsid w:val="00C27043"/>
    <w:rsid w:val="00C311D8"/>
    <w:rsid w:val="00C317DF"/>
    <w:rsid w:val="00C31994"/>
    <w:rsid w:val="00C32AB9"/>
    <w:rsid w:val="00C3352E"/>
    <w:rsid w:val="00C34B1A"/>
    <w:rsid w:val="00C3508B"/>
    <w:rsid w:val="00C35402"/>
    <w:rsid w:val="00C357B1"/>
    <w:rsid w:val="00C359AB"/>
    <w:rsid w:val="00C35C17"/>
    <w:rsid w:val="00C368D3"/>
    <w:rsid w:val="00C40E95"/>
    <w:rsid w:val="00C4210F"/>
    <w:rsid w:val="00C433C1"/>
    <w:rsid w:val="00C45656"/>
    <w:rsid w:val="00C45832"/>
    <w:rsid w:val="00C45C06"/>
    <w:rsid w:val="00C45C8E"/>
    <w:rsid w:val="00C469F0"/>
    <w:rsid w:val="00C50089"/>
    <w:rsid w:val="00C536E8"/>
    <w:rsid w:val="00C56F77"/>
    <w:rsid w:val="00C60BA4"/>
    <w:rsid w:val="00C619A4"/>
    <w:rsid w:val="00C62BFE"/>
    <w:rsid w:val="00C638F2"/>
    <w:rsid w:val="00C64BF5"/>
    <w:rsid w:val="00C668B6"/>
    <w:rsid w:val="00C71968"/>
    <w:rsid w:val="00C71B01"/>
    <w:rsid w:val="00C72744"/>
    <w:rsid w:val="00C74008"/>
    <w:rsid w:val="00C742C9"/>
    <w:rsid w:val="00C75B44"/>
    <w:rsid w:val="00C76337"/>
    <w:rsid w:val="00C76F77"/>
    <w:rsid w:val="00C77C8C"/>
    <w:rsid w:val="00C80982"/>
    <w:rsid w:val="00C90976"/>
    <w:rsid w:val="00C90B2F"/>
    <w:rsid w:val="00C90E1E"/>
    <w:rsid w:val="00C916FE"/>
    <w:rsid w:val="00C97A23"/>
    <w:rsid w:val="00C97ACF"/>
    <w:rsid w:val="00CA0B09"/>
    <w:rsid w:val="00CA1B73"/>
    <w:rsid w:val="00CA2F3E"/>
    <w:rsid w:val="00CA2F62"/>
    <w:rsid w:val="00CA415F"/>
    <w:rsid w:val="00CA4F3E"/>
    <w:rsid w:val="00CA5550"/>
    <w:rsid w:val="00CA77B8"/>
    <w:rsid w:val="00CB18A9"/>
    <w:rsid w:val="00CB33D6"/>
    <w:rsid w:val="00CB4A91"/>
    <w:rsid w:val="00CB74D0"/>
    <w:rsid w:val="00CB7FB4"/>
    <w:rsid w:val="00CC191D"/>
    <w:rsid w:val="00CC22B1"/>
    <w:rsid w:val="00CC2409"/>
    <w:rsid w:val="00CC31CC"/>
    <w:rsid w:val="00CC554D"/>
    <w:rsid w:val="00CD17ED"/>
    <w:rsid w:val="00CD34E2"/>
    <w:rsid w:val="00CD3579"/>
    <w:rsid w:val="00CD560A"/>
    <w:rsid w:val="00CD7A8A"/>
    <w:rsid w:val="00CE304E"/>
    <w:rsid w:val="00CF06B5"/>
    <w:rsid w:val="00CF14CA"/>
    <w:rsid w:val="00CF70A1"/>
    <w:rsid w:val="00D00845"/>
    <w:rsid w:val="00D02C9C"/>
    <w:rsid w:val="00D02DAD"/>
    <w:rsid w:val="00D02F7B"/>
    <w:rsid w:val="00D05152"/>
    <w:rsid w:val="00D06BD4"/>
    <w:rsid w:val="00D10B6B"/>
    <w:rsid w:val="00D12D8A"/>
    <w:rsid w:val="00D13125"/>
    <w:rsid w:val="00D131E9"/>
    <w:rsid w:val="00D133FE"/>
    <w:rsid w:val="00D15734"/>
    <w:rsid w:val="00D220C9"/>
    <w:rsid w:val="00D232E8"/>
    <w:rsid w:val="00D240A9"/>
    <w:rsid w:val="00D26E3F"/>
    <w:rsid w:val="00D31E37"/>
    <w:rsid w:val="00D325CD"/>
    <w:rsid w:val="00D32A29"/>
    <w:rsid w:val="00D33CCA"/>
    <w:rsid w:val="00D34430"/>
    <w:rsid w:val="00D3458C"/>
    <w:rsid w:val="00D3753D"/>
    <w:rsid w:val="00D3789F"/>
    <w:rsid w:val="00D378EC"/>
    <w:rsid w:val="00D47721"/>
    <w:rsid w:val="00D47AD9"/>
    <w:rsid w:val="00D53E8F"/>
    <w:rsid w:val="00D57456"/>
    <w:rsid w:val="00D62A54"/>
    <w:rsid w:val="00D6393D"/>
    <w:rsid w:val="00D67A75"/>
    <w:rsid w:val="00D7018E"/>
    <w:rsid w:val="00D70A93"/>
    <w:rsid w:val="00D72FF2"/>
    <w:rsid w:val="00D769BE"/>
    <w:rsid w:val="00D82350"/>
    <w:rsid w:val="00D82DD9"/>
    <w:rsid w:val="00D82EEC"/>
    <w:rsid w:val="00D83623"/>
    <w:rsid w:val="00D84CDB"/>
    <w:rsid w:val="00D8551B"/>
    <w:rsid w:val="00D856D2"/>
    <w:rsid w:val="00D85709"/>
    <w:rsid w:val="00D915F2"/>
    <w:rsid w:val="00D949E8"/>
    <w:rsid w:val="00D9660E"/>
    <w:rsid w:val="00D97751"/>
    <w:rsid w:val="00D97BB3"/>
    <w:rsid w:val="00D97CA8"/>
    <w:rsid w:val="00DA0B01"/>
    <w:rsid w:val="00DA0E0C"/>
    <w:rsid w:val="00DA4517"/>
    <w:rsid w:val="00DA5299"/>
    <w:rsid w:val="00DA7088"/>
    <w:rsid w:val="00DA70DA"/>
    <w:rsid w:val="00DB0124"/>
    <w:rsid w:val="00DB1BF5"/>
    <w:rsid w:val="00DB3CD7"/>
    <w:rsid w:val="00DB4D0C"/>
    <w:rsid w:val="00DB5E51"/>
    <w:rsid w:val="00DB5F98"/>
    <w:rsid w:val="00DC099E"/>
    <w:rsid w:val="00DC0DBB"/>
    <w:rsid w:val="00DC4BE9"/>
    <w:rsid w:val="00DC5128"/>
    <w:rsid w:val="00DD12FD"/>
    <w:rsid w:val="00DD1B87"/>
    <w:rsid w:val="00DD282B"/>
    <w:rsid w:val="00DD38E1"/>
    <w:rsid w:val="00DD4475"/>
    <w:rsid w:val="00DD4711"/>
    <w:rsid w:val="00DD48A5"/>
    <w:rsid w:val="00DD4C2B"/>
    <w:rsid w:val="00DD5CF0"/>
    <w:rsid w:val="00DD6105"/>
    <w:rsid w:val="00DD6127"/>
    <w:rsid w:val="00DE022E"/>
    <w:rsid w:val="00DE2884"/>
    <w:rsid w:val="00DE3D8B"/>
    <w:rsid w:val="00DE58F4"/>
    <w:rsid w:val="00DE6886"/>
    <w:rsid w:val="00DE6D11"/>
    <w:rsid w:val="00DE7EDC"/>
    <w:rsid w:val="00DF187B"/>
    <w:rsid w:val="00DF1DCC"/>
    <w:rsid w:val="00DF4167"/>
    <w:rsid w:val="00DF42D9"/>
    <w:rsid w:val="00DF5088"/>
    <w:rsid w:val="00DF766D"/>
    <w:rsid w:val="00E00F49"/>
    <w:rsid w:val="00E02B54"/>
    <w:rsid w:val="00E0395B"/>
    <w:rsid w:val="00E040D5"/>
    <w:rsid w:val="00E0547C"/>
    <w:rsid w:val="00E07653"/>
    <w:rsid w:val="00E10C5B"/>
    <w:rsid w:val="00E11544"/>
    <w:rsid w:val="00E115B4"/>
    <w:rsid w:val="00E1343F"/>
    <w:rsid w:val="00E138DC"/>
    <w:rsid w:val="00E15995"/>
    <w:rsid w:val="00E178F0"/>
    <w:rsid w:val="00E202BA"/>
    <w:rsid w:val="00E24082"/>
    <w:rsid w:val="00E25413"/>
    <w:rsid w:val="00E25B43"/>
    <w:rsid w:val="00E30A9F"/>
    <w:rsid w:val="00E30D8E"/>
    <w:rsid w:val="00E31874"/>
    <w:rsid w:val="00E324F7"/>
    <w:rsid w:val="00E32A93"/>
    <w:rsid w:val="00E332F4"/>
    <w:rsid w:val="00E33918"/>
    <w:rsid w:val="00E34470"/>
    <w:rsid w:val="00E34591"/>
    <w:rsid w:val="00E3476B"/>
    <w:rsid w:val="00E34FC2"/>
    <w:rsid w:val="00E3585F"/>
    <w:rsid w:val="00E366F9"/>
    <w:rsid w:val="00E36F24"/>
    <w:rsid w:val="00E37613"/>
    <w:rsid w:val="00E40220"/>
    <w:rsid w:val="00E41212"/>
    <w:rsid w:val="00E41E0B"/>
    <w:rsid w:val="00E42010"/>
    <w:rsid w:val="00E50527"/>
    <w:rsid w:val="00E51C38"/>
    <w:rsid w:val="00E52276"/>
    <w:rsid w:val="00E533AB"/>
    <w:rsid w:val="00E54D00"/>
    <w:rsid w:val="00E5686F"/>
    <w:rsid w:val="00E60894"/>
    <w:rsid w:val="00E629CC"/>
    <w:rsid w:val="00E63CBA"/>
    <w:rsid w:val="00E63D52"/>
    <w:rsid w:val="00E641ED"/>
    <w:rsid w:val="00E67593"/>
    <w:rsid w:val="00E7107D"/>
    <w:rsid w:val="00E71D9C"/>
    <w:rsid w:val="00E72F7F"/>
    <w:rsid w:val="00E7584C"/>
    <w:rsid w:val="00E75F85"/>
    <w:rsid w:val="00E77C92"/>
    <w:rsid w:val="00E8332A"/>
    <w:rsid w:val="00E83EB6"/>
    <w:rsid w:val="00E85CCF"/>
    <w:rsid w:val="00E9066E"/>
    <w:rsid w:val="00E91C31"/>
    <w:rsid w:val="00E94549"/>
    <w:rsid w:val="00E9614A"/>
    <w:rsid w:val="00EA1595"/>
    <w:rsid w:val="00EA2FDB"/>
    <w:rsid w:val="00EA7459"/>
    <w:rsid w:val="00EB054B"/>
    <w:rsid w:val="00EB17F6"/>
    <w:rsid w:val="00EB2F5E"/>
    <w:rsid w:val="00EB3AB8"/>
    <w:rsid w:val="00EB4663"/>
    <w:rsid w:val="00EB4726"/>
    <w:rsid w:val="00EB5030"/>
    <w:rsid w:val="00EB5201"/>
    <w:rsid w:val="00EB553C"/>
    <w:rsid w:val="00EB6117"/>
    <w:rsid w:val="00EC15BE"/>
    <w:rsid w:val="00EC4B10"/>
    <w:rsid w:val="00EC7002"/>
    <w:rsid w:val="00EC72F9"/>
    <w:rsid w:val="00ED1767"/>
    <w:rsid w:val="00ED1989"/>
    <w:rsid w:val="00ED3946"/>
    <w:rsid w:val="00ED5639"/>
    <w:rsid w:val="00EE3A1E"/>
    <w:rsid w:val="00EE4248"/>
    <w:rsid w:val="00EF07CB"/>
    <w:rsid w:val="00EF0961"/>
    <w:rsid w:val="00EF0CAF"/>
    <w:rsid w:val="00EF2F6A"/>
    <w:rsid w:val="00EF5495"/>
    <w:rsid w:val="00EF67D3"/>
    <w:rsid w:val="00EF7F24"/>
    <w:rsid w:val="00F01996"/>
    <w:rsid w:val="00F03212"/>
    <w:rsid w:val="00F05A5E"/>
    <w:rsid w:val="00F05D7B"/>
    <w:rsid w:val="00F074F5"/>
    <w:rsid w:val="00F109BF"/>
    <w:rsid w:val="00F11790"/>
    <w:rsid w:val="00F11CBE"/>
    <w:rsid w:val="00F13239"/>
    <w:rsid w:val="00F154C4"/>
    <w:rsid w:val="00F20ACE"/>
    <w:rsid w:val="00F26931"/>
    <w:rsid w:val="00F27DB6"/>
    <w:rsid w:val="00F30398"/>
    <w:rsid w:val="00F30FE2"/>
    <w:rsid w:val="00F3358A"/>
    <w:rsid w:val="00F3461B"/>
    <w:rsid w:val="00F34F0B"/>
    <w:rsid w:val="00F362EF"/>
    <w:rsid w:val="00F40E3B"/>
    <w:rsid w:val="00F4129F"/>
    <w:rsid w:val="00F41F39"/>
    <w:rsid w:val="00F4215E"/>
    <w:rsid w:val="00F42367"/>
    <w:rsid w:val="00F423A6"/>
    <w:rsid w:val="00F43A35"/>
    <w:rsid w:val="00F45126"/>
    <w:rsid w:val="00F454AC"/>
    <w:rsid w:val="00F520D8"/>
    <w:rsid w:val="00F53CC8"/>
    <w:rsid w:val="00F54408"/>
    <w:rsid w:val="00F54F69"/>
    <w:rsid w:val="00F5606E"/>
    <w:rsid w:val="00F56643"/>
    <w:rsid w:val="00F5790A"/>
    <w:rsid w:val="00F6108C"/>
    <w:rsid w:val="00F61690"/>
    <w:rsid w:val="00F7548F"/>
    <w:rsid w:val="00F775C0"/>
    <w:rsid w:val="00F8159D"/>
    <w:rsid w:val="00F82CF7"/>
    <w:rsid w:val="00F838F7"/>
    <w:rsid w:val="00F856E4"/>
    <w:rsid w:val="00F86018"/>
    <w:rsid w:val="00F86D2A"/>
    <w:rsid w:val="00F87B2E"/>
    <w:rsid w:val="00F91FAF"/>
    <w:rsid w:val="00F9204F"/>
    <w:rsid w:val="00F930E3"/>
    <w:rsid w:val="00F96C71"/>
    <w:rsid w:val="00FA1DA5"/>
    <w:rsid w:val="00FA388C"/>
    <w:rsid w:val="00FA68FC"/>
    <w:rsid w:val="00FB0162"/>
    <w:rsid w:val="00FB0A00"/>
    <w:rsid w:val="00FB1923"/>
    <w:rsid w:val="00FB1979"/>
    <w:rsid w:val="00FB352D"/>
    <w:rsid w:val="00FB3BDB"/>
    <w:rsid w:val="00FB67D2"/>
    <w:rsid w:val="00FB7ABA"/>
    <w:rsid w:val="00FC0951"/>
    <w:rsid w:val="00FC1C76"/>
    <w:rsid w:val="00FC55D3"/>
    <w:rsid w:val="00FC68F8"/>
    <w:rsid w:val="00FC7F8C"/>
    <w:rsid w:val="00FD0823"/>
    <w:rsid w:val="00FD2812"/>
    <w:rsid w:val="00FE02B5"/>
    <w:rsid w:val="00FE09D1"/>
    <w:rsid w:val="00FE171B"/>
    <w:rsid w:val="00FE1884"/>
    <w:rsid w:val="00FE347B"/>
    <w:rsid w:val="00FE55FF"/>
    <w:rsid w:val="00FE6AEE"/>
    <w:rsid w:val="00FF351C"/>
    <w:rsid w:val="00FF3FA7"/>
    <w:rsid w:val="00FF42AC"/>
    <w:rsid w:val="00FF6FDF"/>
    <w:rsid w:val="00FF7C81"/>
    <w:rsid w:val="0107D550"/>
    <w:rsid w:val="0147C15B"/>
    <w:rsid w:val="014FBECE"/>
    <w:rsid w:val="01706657"/>
    <w:rsid w:val="01A89330"/>
    <w:rsid w:val="01B9B07C"/>
    <w:rsid w:val="01E2C08E"/>
    <w:rsid w:val="022BC941"/>
    <w:rsid w:val="025DF866"/>
    <w:rsid w:val="02A226AE"/>
    <w:rsid w:val="02C2A415"/>
    <w:rsid w:val="03275D9D"/>
    <w:rsid w:val="03371807"/>
    <w:rsid w:val="039C89E1"/>
    <w:rsid w:val="03EDCE9C"/>
    <w:rsid w:val="045D86CE"/>
    <w:rsid w:val="04D28AB8"/>
    <w:rsid w:val="050393AE"/>
    <w:rsid w:val="05289AD8"/>
    <w:rsid w:val="05C397B3"/>
    <w:rsid w:val="05E3FCC2"/>
    <w:rsid w:val="05F6FA1C"/>
    <w:rsid w:val="062E5B7A"/>
    <w:rsid w:val="0662E57C"/>
    <w:rsid w:val="0687AC5C"/>
    <w:rsid w:val="06961F8E"/>
    <w:rsid w:val="069FD24E"/>
    <w:rsid w:val="06AA24B3"/>
    <w:rsid w:val="06BBA692"/>
    <w:rsid w:val="06C6AF38"/>
    <w:rsid w:val="06DAA4C8"/>
    <w:rsid w:val="06F29F5F"/>
    <w:rsid w:val="0773917C"/>
    <w:rsid w:val="083F92A1"/>
    <w:rsid w:val="085AABAA"/>
    <w:rsid w:val="087E1FC3"/>
    <w:rsid w:val="08E4E936"/>
    <w:rsid w:val="0928B10A"/>
    <w:rsid w:val="09482586"/>
    <w:rsid w:val="097A4819"/>
    <w:rsid w:val="098AB9E6"/>
    <w:rsid w:val="09B58B89"/>
    <w:rsid w:val="09BC5C59"/>
    <w:rsid w:val="0A1C5D70"/>
    <w:rsid w:val="0AB5A781"/>
    <w:rsid w:val="0ABDB5F5"/>
    <w:rsid w:val="0AE1E683"/>
    <w:rsid w:val="0B44FEAE"/>
    <w:rsid w:val="0B4F3CFC"/>
    <w:rsid w:val="0B656331"/>
    <w:rsid w:val="0BE5CD70"/>
    <w:rsid w:val="0BFAC14C"/>
    <w:rsid w:val="0C0D71F7"/>
    <w:rsid w:val="0C2271D5"/>
    <w:rsid w:val="0C591088"/>
    <w:rsid w:val="0C6BA305"/>
    <w:rsid w:val="0C6CDE0C"/>
    <w:rsid w:val="0CA09038"/>
    <w:rsid w:val="0CBD8AF2"/>
    <w:rsid w:val="0CBEBA17"/>
    <w:rsid w:val="0CC6A6BF"/>
    <w:rsid w:val="0D1100EB"/>
    <w:rsid w:val="0D2CD267"/>
    <w:rsid w:val="0D376B47"/>
    <w:rsid w:val="0D4A51F9"/>
    <w:rsid w:val="0D4E323F"/>
    <w:rsid w:val="0E8C231A"/>
    <w:rsid w:val="0EB7FFFD"/>
    <w:rsid w:val="0F08CBAF"/>
    <w:rsid w:val="0F39C1D6"/>
    <w:rsid w:val="0F868ED9"/>
    <w:rsid w:val="0F8E4569"/>
    <w:rsid w:val="0FA80214"/>
    <w:rsid w:val="0FB65D4F"/>
    <w:rsid w:val="103EEEFF"/>
    <w:rsid w:val="105AC38D"/>
    <w:rsid w:val="1129401C"/>
    <w:rsid w:val="115C1FD6"/>
    <w:rsid w:val="11640FC5"/>
    <w:rsid w:val="11A2DB1F"/>
    <w:rsid w:val="11A777C1"/>
    <w:rsid w:val="127EE5A6"/>
    <w:rsid w:val="12E4D3BE"/>
    <w:rsid w:val="132C63AB"/>
    <w:rsid w:val="13473835"/>
    <w:rsid w:val="13843828"/>
    <w:rsid w:val="139DBB50"/>
    <w:rsid w:val="13EE3C91"/>
    <w:rsid w:val="14159CA8"/>
    <w:rsid w:val="1424B479"/>
    <w:rsid w:val="142D85A8"/>
    <w:rsid w:val="1437FD8B"/>
    <w:rsid w:val="1453CA03"/>
    <w:rsid w:val="14630E4C"/>
    <w:rsid w:val="147123B5"/>
    <w:rsid w:val="14806F13"/>
    <w:rsid w:val="149F0948"/>
    <w:rsid w:val="14B5618F"/>
    <w:rsid w:val="14D51BE5"/>
    <w:rsid w:val="15243F8D"/>
    <w:rsid w:val="15441549"/>
    <w:rsid w:val="1562D4FE"/>
    <w:rsid w:val="158D002E"/>
    <w:rsid w:val="15B670BE"/>
    <w:rsid w:val="1618C9EA"/>
    <w:rsid w:val="16A89834"/>
    <w:rsid w:val="16B6D895"/>
    <w:rsid w:val="1709792E"/>
    <w:rsid w:val="173C75CB"/>
    <w:rsid w:val="1794C9BE"/>
    <w:rsid w:val="1806A79E"/>
    <w:rsid w:val="1833A5AC"/>
    <w:rsid w:val="184ED959"/>
    <w:rsid w:val="185D9D90"/>
    <w:rsid w:val="1868D47F"/>
    <w:rsid w:val="187CEA0A"/>
    <w:rsid w:val="188C70C6"/>
    <w:rsid w:val="18F025BD"/>
    <w:rsid w:val="1902119C"/>
    <w:rsid w:val="190656E6"/>
    <w:rsid w:val="198CEBDE"/>
    <w:rsid w:val="19AA4AA3"/>
    <w:rsid w:val="19BB6E34"/>
    <w:rsid w:val="1A1C2DB5"/>
    <w:rsid w:val="1A24EE67"/>
    <w:rsid w:val="1AB9F578"/>
    <w:rsid w:val="1B527060"/>
    <w:rsid w:val="1B53AE00"/>
    <w:rsid w:val="1B60897F"/>
    <w:rsid w:val="1B6416AB"/>
    <w:rsid w:val="1B643C04"/>
    <w:rsid w:val="1B67E9D7"/>
    <w:rsid w:val="1B9864B6"/>
    <w:rsid w:val="1BDE1309"/>
    <w:rsid w:val="1BDEC616"/>
    <w:rsid w:val="1C1CA156"/>
    <w:rsid w:val="1C1E39E4"/>
    <w:rsid w:val="1C51FC8E"/>
    <w:rsid w:val="1C6D5901"/>
    <w:rsid w:val="1CA4BD7B"/>
    <w:rsid w:val="1CB09F1A"/>
    <w:rsid w:val="1CCC217F"/>
    <w:rsid w:val="1CDFB1BE"/>
    <w:rsid w:val="1D198E21"/>
    <w:rsid w:val="1D5CD227"/>
    <w:rsid w:val="1DB2A0B6"/>
    <w:rsid w:val="1E533823"/>
    <w:rsid w:val="1E834DA4"/>
    <w:rsid w:val="1EA50AAB"/>
    <w:rsid w:val="1EE13635"/>
    <w:rsid w:val="1F463F6C"/>
    <w:rsid w:val="1F5CD58D"/>
    <w:rsid w:val="1F835154"/>
    <w:rsid w:val="1FBE416F"/>
    <w:rsid w:val="1FE84845"/>
    <w:rsid w:val="2006A8ED"/>
    <w:rsid w:val="2016ACA5"/>
    <w:rsid w:val="2020B4ED"/>
    <w:rsid w:val="2021DC02"/>
    <w:rsid w:val="2083AAFE"/>
    <w:rsid w:val="2087C8CD"/>
    <w:rsid w:val="208AE87C"/>
    <w:rsid w:val="21298D97"/>
    <w:rsid w:val="2153D49B"/>
    <w:rsid w:val="2166A895"/>
    <w:rsid w:val="21DDCF22"/>
    <w:rsid w:val="222FE3A0"/>
    <w:rsid w:val="223B2BAA"/>
    <w:rsid w:val="227097F6"/>
    <w:rsid w:val="22BA774D"/>
    <w:rsid w:val="230E8A89"/>
    <w:rsid w:val="233FAC85"/>
    <w:rsid w:val="234D0BD5"/>
    <w:rsid w:val="235CB674"/>
    <w:rsid w:val="23636AB6"/>
    <w:rsid w:val="2420BA97"/>
    <w:rsid w:val="24276A6A"/>
    <w:rsid w:val="245558D5"/>
    <w:rsid w:val="24CD13E7"/>
    <w:rsid w:val="24E108DD"/>
    <w:rsid w:val="24EC22EB"/>
    <w:rsid w:val="25642CD0"/>
    <w:rsid w:val="256EBE10"/>
    <w:rsid w:val="2575936A"/>
    <w:rsid w:val="25E2C686"/>
    <w:rsid w:val="261644CE"/>
    <w:rsid w:val="26458FA2"/>
    <w:rsid w:val="2668366D"/>
    <w:rsid w:val="266A582F"/>
    <w:rsid w:val="26A3A639"/>
    <w:rsid w:val="2731E82B"/>
    <w:rsid w:val="274A5A96"/>
    <w:rsid w:val="2765BCD1"/>
    <w:rsid w:val="2786DCBF"/>
    <w:rsid w:val="27B8C6DA"/>
    <w:rsid w:val="27FB95B1"/>
    <w:rsid w:val="2811B18C"/>
    <w:rsid w:val="2849DD82"/>
    <w:rsid w:val="286EF3EC"/>
    <w:rsid w:val="28D25CEA"/>
    <w:rsid w:val="28EB34D9"/>
    <w:rsid w:val="290E01AB"/>
    <w:rsid w:val="293FF85B"/>
    <w:rsid w:val="294367AE"/>
    <w:rsid w:val="29C6339D"/>
    <w:rsid w:val="2A32021A"/>
    <w:rsid w:val="2A3D4C43"/>
    <w:rsid w:val="2AA81765"/>
    <w:rsid w:val="2AC4E116"/>
    <w:rsid w:val="2AF03FFD"/>
    <w:rsid w:val="2AF1546C"/>
    <w:rsid w:val="2AFCE4A8"/>
    <w:rsid w:val="2B3848E0"/>
    <w:rsid w:val="2B4F9C65"/>
    <w:rsid w:val="2B557C33"/>
    <w:rsid w:val="2B5CDE47"/>
    <w:rsid w:val="2B708A7B"/>
    <w:rsid w:val="2B7B2831"/>
    <w:rsid w:val="2B96DE35"/>
    <w:rsid w:val="2BA4BA57"/>
    <w:rsid w:val="2BAC09DA"/>
    <w:rsid w:val="2C30847F"/>
    <w:rsid w:val="2C5476C7"/>
    <w:rsid w:val="2C6C57FB"/>
    <w:rsid w:val="2CFF2B6A"/>
    <w:rsid w:val="2D67005C"/>
    <w:rsid w:val="2D71E97B"/>
    <w:rsid w:val="2D8FDAD9"/>
    <w:rsid w:val="2DAF62C8"/>
    <w:rsid w:val="2E199D13"/>
    <w:rsid w:val="2E60A372"/>
    <w:rsid w:val="2E9C069F"/>
    <w:rsid w:val="2FF7B4A1"/>
    <w:rsid w:val="303CFD69"/>
    <w:rsid w:val="30CDCB07"/>
    <w:rsid w:val="3105DA38"/>
    <w:rsid w:val="31067E2F"/>
    <w:rsid w:val="3115CA4D"/>
    <w:rsid w:val="317EBA02"/>
    <w:rsid w:val="31E1A9E5"/>
    <w:rsid w:val="3203A026"/>
    <w:rsid w:val="3232A0CF"/>
    <w:rsid w:val="3272283B"/>
    <w:rsid w:val="327510BD"/>
    <w:rsid w:val="32986294"/>
    <w:rsid w:val="32DF3081"/>
    <w:rsid w:val="32E192E1"/>
    <w:rsid w:val="33614FA8"/>
    <w:rsid w:val="33691BA7"/>
    <w:rsid w:val="33D57862"/>
    <w:rsid w:val="3410FA20"/>
    <w:rsid w:val="342A01C2"/>
    <w:rsid w:val="342B5ADB"/>
    <w:rsid w:val="345F9D08"/>
    <w:rsid w:val="347D229E"/>
    <w:rsid w:val="34D3AFC1"/>
    <w:rsid w:val="34D7E6C0"/>
    <w:rsid w:val="34F71ACB"/>
    <w:rsid w:val="353719D9"/>
    <w:rsid w:val="35482CE3"/>
    <w:rsid w:val="3565F88C"/>
    <w:rsid w:val="35A7A67A"/>
    <w:rsid w:val="35D7E463"/>
    <w:rsid w:val="362F88F6"/>
    <w:rsid w:val="364AAD06"/>
    <w:rsid w:val="36699F4C"/>
    <w:rsid w:val="36869A2D"/>
    <w:rsid w:val="368A8C14"/>
    <w:rsid w:val="368B3546"/>
    <w:rsid w:val="36E2B013"/>
    <w:rsid w:val="36E370EC"/>
    <w:rsid w:val="36E4088C"/>
    <w:rsid w:val="375F800F"/>
    <w:rsid w:val="378D52BA"/>
    <w:rsid w:val="37B9EEAE"/>
    <w:rsid w:val="3866D16D"/>
    <w:rsid w:val="38718B62"/>
    <w:rsid w:val="3890AB48"/>
    <w:rsid w:val="38F58106"/>
    <w:rsid w:val="3940AFD1"/>
    <w:rsid w:val="398830D7"/>
    <w:rsid w:val="39AC3BDD"/>
    <w:rsid w:val="39B97F46"/>
    <w:rsid w:val="39C5447B"/>
    <w:rsid w:val="3A7F2D01"/>
    <w:rsid w:val="3A937A44"/>
    <w:rsid w:val="3AA85C73"/>
    <w:rsid w:val="3AAF94C1"/>
    <w:rsid w:val="3AEE86B3"/>
    <w:rsid w:val="3B5209B5"/>
    <w:rsid w:val="3B64383E"/>
    <w:rsid w:val="3BB85AC8"/>
    <w:rsid w:val="3BD2B94C"/>
    <w:rsid w:val="3BF31D75"/>
    <w:rsid w:val="3C866C98"/>
    <w:rsid w:val="3CB40DA6"/>
    <w:rsid w:val="3CC3D712"/>
    <w:rsid w:val="3CE60C58"/>
    <w:rsid w:val="3CEA4DF5"/>
    <w:rsid w:val="3D5BC4A2"/>
    <w:rsid w:val="3D715A5C"/>
    <w:rsid w:val="3DA925DD"/>
    <w:rsid w:val="3DFD66B4"/>
    <w:rsid w:val="3E24D896"/>
    <w:rsid w:val="3E4A8C0D"/>
    <w:rsid w:val="3E6FF8DB"/>
    <w:rsid w:val="3E83685B"/>
    <w:rsid w:val="3EA0C16F"/>
    <w:rsid w:val="3EA135D5"/>
    <w:rsid w:val="3EE619D0"/>
    <w:rsid w:val="3EECCFCD"/>
    <w:rsid w:val="3EED8253"/>
    <w:rsid w:val="3EEDD736"/>
    <w:rsid w:val="3EF7BF10"/>
    <w:rsid w:val="3EFD2C93"/>
    <w:rsid w:val="3F972468"/>
    <w:rsid w:val="3F9E617B"/>
    <w:rsid w:val="3FD2AC83"/>
    <w:rsid w:val="3FD3756A"/>
    <w:rsid w:val="40036098"/>
    <w:rsid w:val="40047BA6"/>
    <w:rsid w:val="4018A2BE"/>
    <w:rsid w:val="4104CD64"/>
    <w:rsid w:val="41335B03"/>
    <w:rsid w:val="4143ADFD"/>
    <w:rsid w:val="4165D4EA"/>
    <w:rsid w:val="418AE34D"/>
    <w:rsid w:val="41A41D9E"/>
    <w:rsid w:val="41A9ADB0"/>
    <w:rsid w:val="41AD4F02"/>
    <w:rsid w:val="41B30133"/>
    <w:rsid w:val="41F18BA8"/>
    <w:rsid w:val="421F4A60"/>
    <w:rsid w:val="423B4566"/>
    <w:rsid w:val="42859BBA"/>
    <w:rsid w:val="42B25790"/>
    <w:rsid w:val="42BEA440"/>
    <w:rsid w:val="4332D8B8"/>
    <w:rsid w:val="434D301F"/>
    <w:rsid w:val="439F4F57"/>
    <w:rsid w:val="43BF01A9"/>
    <w:rsid w:val="440B820E"/>
    <w:rsid w:val="442906C9"/>
    <w:rsid w:val="447533CC"/>
    <w:rsid w:val="451F3EAE"/>
    <w:rsid w:val="453F27F5"/>
    <w:rsid w:val="45BDF009"/>
    <w:rsid w:val="45C160A3"/>
    <w:rsid w:val="45DD8052"/>
    <w:rsid w:val="4602EC03"/>
    <w:rsid w:val="4639BD87"/>
    <w:rsid w:val="466C3CCD"/>
    <w:rsid w:val="469A793C"/>
    <w:rsid w:val="46A1EB41"/>
    <w:rsid w:val="46A308A3"/>
    <w:rsid w:val="472E45B5"/>
    <w:rsid w:val="472FC4D3"/>
    <w:rsid w:val="474B8A2F"/>
    <w:rsid w:val="47641498"/>
    <w:rsid w:val="47EDFECF"/>
    <w:rsid w:val="4809A930"/>
    <w:rsid w:val="482228E4"/>
    <w:rsid w:val="48392E68"/>
    <w:rsid w:val="4845B13B"/>
    <w:rsid w:val="48C76D79"/>
    <w:rsid w:val="48C98918"/>
    <w:rsid w:val="48D65599"/>
    <w:rsid w:val="49433F8C"/>
    <w:rsid w:val="4951C00A"/>
    <w:rsid w:val="49B98361"/>
    <w:rsid w:val="49F65253"/>
    <w:rsid w:val="4A64B731"/>
    <w:rsid w:val="4A9762FB"/>
    <w:rsid w:val="4AA86F1D"/>
    <w:rsid w:val="4AE5ED2C"/>
    <w:rsid w:val="4B255BE7"/>
    <w:rsid w:val="4B4421DE"/>
    <w:rsid w:val="4B54BB8E"/>
    <w:rsid w:val="4B5B2432"/>
    <w:rsid w:val="4B99A6B0"/>
    <w:rsid w:val="4BBB6792"/>
    <w:rsid w:val="4BD6EEB8"/>
    <w:rsid w:val="4C17B582"/>
    <w:rsid w:val="4C7CB2D1"/>
    <w:rsid w:val="4CD15574"/>
    <w:rsid w:val="4CEED3C2"/>
    <w:rsid w:val="4D198ED9"/>
    <w:rsid w:val="4D31908B"/>
    <w:rsid w:val="4D4E5E47"/>
    <w:rsid w:val="4D4E7BBA"/>
    <w:rsid w:val="4D912807"/>
    <w:rsid w:val="4E429A6F"/>
    <w:rsid w:val="4E511CC5"/>
    <w:rsid w:val="4EA8D006"/>
    <w:rsid w:val="4EC678AE"/>
    <w:rsid w:val="4F6F1966"/>
    <w:rsid w:val="4F79ACBA"/>
    <w:rsid w:val="4F85CF9A"/>
    <w:rsid w:val="4F94EE6D"/>
    <w:rsid w:val="4FE87A87"/>
    <w:rsid w:val="50154758"/>
    <w:rsid w:val="5040A1BC"/>
    <w:rsid w:val="505B1039"/>
    <w:rsid w:val="5069A2E2"/>
    <w:rsid w:val="5071419D"/>
    <w:rsid w:val="50A13224"/>
    <w:rsid w:val="50B33D26"/>
    <w:rsid w:val="50BFD564"/>
    <w:rsid w:val="50DA70AB"/>
    <w:rsid w:val="5123110A"/>
    <w:rsid w:val="515E1E6E"/>
    <w:rsid w:val="51A6577C"/>
    <w:rsid w:val="51BF860D"/>
    <w:rsid w:val="51FE5A30"/>
    <w:rsid w:val="52526374"/>
    <w:rsid w:val="52A4E70A"/>
    <w:rsid w:val="52CCC162"/>
    <w:rsid w:val="52E0CA2E"/>
    <w:rsid w:val="52EF7BEB"/>
    <w:rsid w:val="5341FFCA"/>
    <w:rsid w:val="538FC32B"/>
    <w:rsid w:val="53A22FCC"/>
    <w:rsid w:val="53F8D9EF"/>
    <w:rsid w:val="5427D667"/>
    <w:rsid w:val="54B59434"/>
    <w:rsid w:val="54F0C3EF"/>
    <w:rsid w:val="550F126F"/>
    <w:rsid w:val="55493671"/>
    <w:rsid w:val="556A0208"/>
    <w:rsid w:val="55AEE029"/>
    <w:rsid w:val="55C34803"/>
    <w:rsid w:val="55C8B276"/>
    <w:rsid w:val="55C92901"/>
    <w:rsid w:val="560E98E6"/>
    <w:rsid w:val="561D8712"/>
    <w:rsid w:val="56525B9E"/>
    <w:rsid w:val="566433CB"/>
    <w:rsid w:val="56935B89"/>
    <w:rsid w:val="56A518AE"/>
    <w:rsid w:val="56F68CD7"/>
    <w:rsid w:val="57171170"/>
    <w:rsid w:val="57908E17"/>
    <w:rsid w:val="581DF5BF"/>
    <w:rsid w:val="58755384"/>
    <w:rsid w:val="58B702E9"/>
    <w:rsid w:val="58B73F21"/>
    <w:rsid w:val="58B9FD83"/>
    <w:rsid w:val="5927D9F6"/>
    <w:rsid w:val="59BA5AE9"/>
    <w:rsid w:val="5A711F30"/>
    <w:rsid w:val="5A721553"/>
    <w:rsid w:val="5A7E0501"/>
    <w:rsid w:val="5A879434"/>
    <w:rsid w:val="5A891D26"/>
    <w:rsid w:val="5A95314C"/>
    <w:rsid w:val="5A9E2502"/>
    <w:rsid w:val="5ABA0D96"/>
    <w:rsid w:val="5AE66B7E"/>
    <w:rsid w:val="5AF59EAF"/>
    <w:rsid w:val="5B2F041B"/>
    <w:rsid w:val="5B7A3C88"/>
    <w:rsid w:val="5BB620EF"/>
    <w:rsid w:val="5BBDB2DF"/>
    <w:rsid w:val="5BD886C2"/>
    <w:rsid w:val="5BDECBDD"/>
    <w:rsid w:val="5BF45538"/>
    <w:rsid w:val="5C05527C"/>
    <w:rsid w:val="5C0AF4F8"/>
    <w:rsid w:val="5C4B3BFF"/>
    <w:rsid w:val="5C78BBEC"/>
    <w:rsid w:val="5CF56F90"/>
    <w:rsid w:val="5D2BEB27"/>
    <w:rsid w:val="5D44560F"/>
    <w:rsid w:val="5D9BA2ED"/>
    <w:rsid w:val="5DDF8CCE"/>
    <w:rsid w:val="5E15DFD4"/>
    <w:rsid w:val="5E45C8E3"/>
    <w:rsid w:val="5E78F975"/>
    <w:rsid w:val="5E84716E"/>
    <w:rsid w:val="5EA65136"/>
    <w:rsid w:val="5ED7F70E"/>
    <w:rsid w:val="5F15A6F0"/>
    <w:rsid w:val="5F6A2F4C"/>
    <w:rsid w:val="5FE2997F"/>
    <w:rsid w:val="5FF6427D"/>
    <w:rsid w:val="600255EA"/>
    <w:rsid w:val="6016121E"/>
    <w:rsid w:val="60BD4EBD"/>
    <w:rsid w:val="6134D011"/>
    <w:rsid w:val="619F23E9"/>
    <w:rsid w:val="61A30086"/>
    <w:rsid w:val="61D85E8B"/>
    <w:rsid w:val="6202F959"/>
    <w:rsid w:val="621CD7D2"/>
    <w:rsid w:val="623D4410"/>
    <w:rsid w:val="62880B74"/>
    <w:rsid w:val="62953BB2"/>
    <w:rsid w:val="629A4694"/>
    <w:rsid w:val="62A0CF49"/>
    <w:rsid w:val="62B245EE"/>
    <w:rsid w:val="62E48EE4"/>
    <w:rsid w:val="6318DA15"/>
    <w:rsid w:val="63514A00"/>
    <w:rsid w:val="635C4D6A"/>
    <w:rsid w:val="636F1C0E"/>
    <w:rsid w:val="6385A171"/>
    <w:rsid w:val="63D41DD8"/>
    <w:rsid w:val="63DC9AB3"/>
    <w:rsid w:val="64434370"/>
    <w:rsid w:val="644E8B07"/>
    <w:rsid w:val="64BCB476"/>
    <w:rsid w:val="64CCFE58"/>
    <w:rsid w:val="64E215D3"/>
    <w:rsid w:val="653F977F"/>
    <w:rsid w:val="6541308F"/>
    <w:rsid w:val="6580A44B"/>
    <w:rsid w:val="659047E7"/>
    <w:rsid w:val="659D45FA"/>
    <w:rsid w:val="65CE5A1F"/>
    <w:rsid w:val="65E05038"/>
    <w:rsid w:val="65E365B3"/>
    <w:rsid w:val="65FC7BBD"/>
    <w:rsid w:val="66B0A427"/>
    <w:rsid w:val="66BBFAB1"/>
    <w:rsid w:val="677F059A"/>
    <w:rsid w:val="678AA08C"/>
    <w:rsid w:val="679698F5"/>
    <w:rsid w:val="67C0CA88"/>
    <w:rsid w:val="67CD9FA3"/>
    <w:rsid w:val="67E79937"/>
    <w:rsid w:val="682D3A36"/>
    <w:rsid w:val="6838E677"/>
    <w:rsid w:val="685014AF"/>
    <w:rsid w:val="685346D2"/>
    <w:rsid w:val="68802D65"/>
    <w:rsid w:val="68C76A34"/>
    <w:rsid w:val="68DC7283"/>
    <w:rsid w:val="6935DF7E"/>
    <w:rsid w:val="693C0FBC"/>
    <w:rsid w:val="69B32A82"/>
    <w:rsid w:val="69D39E58"/>
    <w:rsid w:val="69DC0B3C"/>
    <w:rsid w:val="6A2BF65B"/>
    <w:rsid w:val="6A374FA7"/>
    <w:rsid w:val="6A6157D5"/>
    <w:rsid w:val="6A8358D3"/>
    <w:rsid w:val="6A97BB47"/>
    <w:rsid w:val="6B1546E0"/>
    <w:rsid w:val="6B1C1865"/>
    <w:rsid w:val="6B2C49CA"/>
    <w:rsid w:val="6B577C9E"/>
    <w:rsid w:val="6B6D7EEF"/>
    <w:rsid w:val="6B83C508"/>
    <w:rsid w:val="6B94E523"/>
    <w:rsid w:val="6BAD4122"/>
    <w:rsid w:val="6BBD328E"/>
    <w:rsid w:val="6BC4DC6D"/>
    <w:rsid w:val="6C40C3B4"/>
    <w:rsid w:val="6CAD66DC"/>
    <w:rsid w:val="6CEBCC7D"/>
    <w:rsid w:val="6D002614"/>
    <w:rsid w:val="6D08D59B"/>
    <w:rsid w:val="6D0DD78F"/>
    <w:rsid w:val="6D57461E"/>
    <w:rsid w:val="6E39D22B"/>
    <w:rsid w:val="6E755B29"/>
    <w:rsid w:val="6ED76130"/>
    <w:rsid w:val="6EE466FF"/>
    <w:rsid w:val="6F2DA422"/>
    <w:rsid w:val="6F7BED32"/>
    <w:rsid w:val="6F931E50"/>
    <w:rsid w:val="70509DD6"/>
    <w:rsid w:val="708C6FAA"/>
    <w:rsid w:val="70904BE2"/>
    <w:rsid w:val="71A0F8A5"/>
    <w:rsid w:val="71AB7244"/>
    <w:rsid w:val="71DA4E20"/>
    <w:rsid w:val="7208AA76"/>
    <w:rsid w:val="72265CA4"/>
    <w:rsid w:val="723A2D6A"/>
    <w:rsid w:val="72A50CD5"/>
    <w:rsid w:val="72EE2567"/>
    <w:rsid w:val="73528DD2"/>
    <w:rsid w:val="73B557C0"/>
    <w:rsid w:val="73C0CC77"/>
    <w:rsid w:val="73E1E8CF"/>
    <w:rsid w:val="740E5BDC"/>
    <w:rsid w:val="74224769"/>
    <w:rsid w:val="74643C24"/>
    <w:rsid w:val="74867601"/>
    <w:rsid w:val="74B7DDC6"/>
    <w:rsid w:val="74D70DF9"/>
    <w:rsid w:val="74FA87DD"/>
    <w:rsid w:val="75285BC5"/>
    <w:rsid w:val="752AC555"/>
    <w:rsid w:val="75420107"/>
    <w:rsid w:val="756501BD"/>
    <w:rsid w:val="759C0E47"/>
    <w:rsid w:val="75DC312C"/>
    <w:rsid w:val="75E10258"/>
    <w:rsid w:val="75EB7614"/>
    <w:rsid w:val="7626C632"/>
    <w:rsid w:val="763E27E8"/>
    <w:rsid w:val="764C310D"/>
    <w:rsid w:val="7686FDDD"/>
    <w:rsid w:val="768ACF3C"/>
    <w:rsid w:val="76AE27A9"/>
    <w:rsid w:val="7778A913"/>
    <w:rsid w:val="779D4CF1"/>
    <w:rsid w:val="77D52972"/>
    <w:rsid w:val="78181F02"/>
    <w:rsid w:val="783DC254"/>
    <w:rsid w:val="78CE30EE"/>
    <w:rsid w:val="79257284"/>
    <w:rsid w:val="792AF3FA"/>
    <w:rsid w:val="79459CDF"/>
    <w:rsid w:val="7970D060"/>
    <w:rsid w:val="798AF9DE"/>
    <w:rsid w:val="79A4E30F"/>
    <w:rsid w:val="79BC1CF4"/>
    <w:rsid w:val="7A6BB396"/>
    <w:rsid w:val="7A798BFA"/>
    <w:rsid w:val="7A931618"/>
    <w:rsid w:val="7AD388CF"/>
    <w:rsid w:val="7AECFDFD"/>
    <w:rsid w:val="7B1046AD"/>
    <w:rsid w:val="7B74B7AB"/>
    <w:rsid w:val="7B78376F"/>
    <w:rsid w:val="7B7856FA"/>
    <w:rsid w:val="7BE4EAEC"/>
    <w:rsid w:val="7C0C776D"/>
    <w:rsid w:val="7C18EEE9"/>
    <w:rsid w:val="7C253011"/>
    <w:rsid w:val="7C2F386C"/>
    <w:rsid w:val="7C4A2C58"/>
    <w:rsid w:val="7D374E83"/>
    <w:rsid w:val="7DD29C4F"/>
    <w:rsid w:val="7E0BF43D"/>
    <w:rsid w:val="7E203EA3"/>
    <w:rsid w:val="7E62C976"/>
    <w:rsid w:val="7E71E602"/>
    <w:rsid w:val="7E9FB7BB"/>
    <w:rsid w:val="7EDA8539"/>
    <w:rsid w:val="7F800FC8"/>
    <w:rsid w:val="7FAECC74"/>
    <w:rsid w:val="7FF5114D"/>
    <w:rsid w:val="7FF6D29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55B93"/>
  <w15:chartTrackingRefBased/>
  <w15:docId w15:val="{3F9649CD-F963-489F-ACB7-F47C37003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29FA"/>
    <w:pPr>
      <w:spacing w:after="0" w:line="240" w:lineRule="auto"/>
      <w:jc w:val="left"/>
    </w:pPr>
    <w:rPr>
      <w:rFonts w:ascii="Arial" w:eastAsia="Times New Roman" w:hAnsi="Arial" w:cs="Times New Roman"/>
      <w:szCs w:val="24"/>
      <w:lang w:eastAsia="de-DE"/>
    </w:rPr>
  </w:style>
  <w:style w:type="paragraph" w:styleId="berschrift1">
    <w:name w:val="heading 1"/>
    <w:basedOn w:val="Standard"/>
    <w:next w:val="Standard"/>
    <w:link w:val="berschrift1Zchn"/>
    <w:uiPriority w:val="1"/>
    <w:qFormat/>
    <w:rsid w:val="00CA415F"/>
    <w:pPr>
      <w:pageBreakBefore/>
      <w:widowControl w:val="0"/>
      <w:numPr>
        <w:numId w:val="11"/>
      </w:numPr>
      <w:spacing w:before="450" w:after="220"/>
      <w:outlineLvl w:val="0"/>
    </w:pPr>
    <w:rPr>
      <w:rFonts w:asciiTheme="majorHAnsi" w:eastAsiaTheme="majorEastAsia" w:hAnsiTheme="majorHAnsi" w:cstheme="majorBidi"/>
      <w:b/>
      <w:color w:val="000000" w:themeColor="text1"/>
      <w:sz w:val="36"/>
      <w:szCs w:val="32"/>
    </w:rPr>
  </w:style>
  <w:style w:type="paragraph" w:styleId="berschrift2">
    <w:name w:val="heading 2"/>
    <w:basedOn w:val="Standard"/>
    <w:next w:val="Standard"/>
    <w:link w:val="berschrift2Zchn"/>
    <w:uiPriority w:val="2"/>
    <w:qFormat/>
    <w:rsid w:val="00CA415F"/>
    <w:pPr>
      <w:keepNext/>
      <w:keepLines/>
      <w:numPr>
        <w:ilvl w:val="1"/>
        <w:numId w:val="11"/>
      </w:numPr>
      <w:tabs>
        <w:tab w:val="left" w:pos="970"/>
      </w:tabs>
      <w:spacing w:before="380" w:after="190"/>
      <w:outlineLvl w:val="1"/>
    </w:pPr>
    <w:rPr>
      <w:rFonts w:asciiTheme="majorHAnsi" w:eastAsiaTheme="majorEastAsia" w:hAnsiTheme="majorHAnsi" w:cstheme="majorBidi"/>
      <w:b/>
      <w:color w:val="000000" w:themeColor="text1"/>
      <w:sz w:val="31"/>
      <w:szCs w:val="26"/>
    </w:rPr>
  </w:style>
  <w:style w:type="paragraph" w:styleId="berschrift3">
    <w:name w:val="heading 3"/>
    <w:basedOn w:val="Standard"/>
    <w:next w:val="Standard"/>
    <w:link w:val="berschrift3Zchn"/>
    <w:uiPriority w:val="2"/>
    <w:qFormat/>
    <w:rsid w:val="00CA415F"/>
    <w:pPr>
      <w:keepNext/>
      <w:keepLines/>
      <w:numPr>
        <w:ilvl w:val="2"/>
        <w:numId w:val="11"/>
      </w:numPr>
      <w:tabs>
        <w:tab w:val="left" w:pos="1134"/>
      </w:tabs>
      <w:spacing w:before="320"/>
      <w:outlineLvl w:val="2"/>
    </w:pPr>
    <w:rPr>
      <w:rFonts w:asciiTheme="majorHAnsi" w:eastAsiaTheme="majorEastAsia" w:hAnsiTheme="majorHAnsi" w:cstheme="majorBidi"/>
      <w:b/>
      <w:color w:val="000000" w:themeColor="text1"/>
      <w:sz w:val="26"/>
    </w:rPr>
  </w:style>
  <w:style w:type="paragraph" w:styleId="berschrift4">
    <w:name w:val="heading 4"/>
    <w:basedOn w:val="Standard"/>
    <w:next w:val="Standard"/>
    <w:link w:val="berschrift4Zchn"/>
    <w:uiPriority w:val="2"/>
    <w:rsid w:val="00CA415F"/>
    <w:pPr>
      <w:keepNext/>
      <w:keepLines/>
      <w:numPr>
        <w:ilvl w:val="3"/>
        <w:numId w:val="11"/>
      </w:numPr>
      <w:tabs>
        <w:tab w:val="left" w:pos="1253"/>
      </w:tabs>
      <w:spacing w:before="280"/>
      <w:outlineLvl w:val="3"/>
    </w:pPr>
    <w:rPr>
      <w:rFonts w:asciiTheme="majorHAnsi" w:eastAsiaTheme="majorEastAsia" w:hAnsiTheme="majorHAnsi" w:cstheme="majorBidi"/>
      <w:b/>
      <w:iCs/>
      <w:color w:val="000000" w:themeColor="text1"/>
    </w:rPr>
  </w:style>
  <w:style w:type="paragraph" w:styleId="berschrift5">
    <w:name w:val="heading 5"/>
    <w:basedOn w:val="Standard"/>
    <w:next w:val="Standard"/>
    <w:link w:val="berschrift5Zchn"/>
    <w:uiPriority w:val="2"/>
    <w:rsid w:val="00CA415F"/>
    <w:pPr>
      <w:keepNext/>
      <w:keepLines/>
      <w:numPr>
        <w:ilvl w:val="4"/>
        <w:numId w:val="11"/>
      </w:numPr>
      <w:tabs>
        <w:tab w:val="left" w:pos="1520"/>
      </w:tabs>
      <w:spacing w:before="220" w:after="11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qFormat/>
    <w:rsid w:val="007034AF"/>
    <w:pPr>
      <w:keepNext/>
      <w:keepLines/>
      <w:numPr>
        <w:ilvl w:val="5"/>
        <w:numId w:val="13"/>
      </w:numPr>
      <w:tabs>
        <w:tab w:val="num" w:pos="360"/>
      </w:tabs>
      <w:spacing w:before="40"/>
      <w:outlineLvl w:val="5"/>
    </w:pPr>
    <w:rPr>
      <w:rFonts w:asciiTheme="majorHAnsi" w:eastAsiaTheme="majorEastAsia" w:hAnsiTheme="majorHAnsi" w:cstheme="majorBidi"/>
      <w:color w:val="014244" w:themeColor="accent1" w:themeShade="7F"/>
    </w:rPr>
  </w:style>
  <w:style w:type="paragraph" w:styleId="berschrift7">
    <w:name w:val="heading 7"/>
    <w:basedOn w:val="Standard"/>
    <w:next w:val="Standard"/>
    <w:link w:val="berschrift7Zchn"/>
    <w:uiPriority w:val="9"/>
    <w:semiHidden/>
    <w:unhideWhenUsed/>
    <w:qFormat/>
    <w:rsid w:val="00C317DF"/>
    <w:pPr>
      <w:keepNext/>
      <w:keepLines/>
      <w:numPr>
        <w:ilvl w:val="6"/>
        <w:numId w:val="5"/>
      </w:numPr>
      <w:spacing w:before="40"/>
      <w:outlineLvl w:val="6"/>
    </w:pPr>
    <w:rPr>
      <w:rFonts w:asciiTheme="majorHAnsi" w:eastAsiaTheme="majorEastAsia" w:hAnsiTheme="majorHAnsi" w:cstheme="majorBidi"/>
      <w:i/>
      <w:iCs/>
      <w:color w:val="014244" w:themeColor="accent1" w:themeShade="7F"/>
    </w:rPr>
  </w:style>
  <w:style w:type="paragraph" w:styleId="berschrift8">
    <w:name w:val="heading 8"/>
    <w:basedOn w:val="Standard"/>
    <w:next w:val="Standard"/>
    <w:link w:val="berschrift8Zchn"/>
    <w:uiPriority w:val="9"/>
    <w:semiHidden/>
    <w:unhideWhenUsed/>
    <w:qFormat/>
    <w:rsid w:val="00C317DF"/>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C317DF"/>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DC4BE9"/>
    <w:pPr>
      <w:numPr>
        <w:numId w:val="12"/>
      </w:numPr>
      <w:contextualSpacing/>
    </w:pPr>
  </w:style>
  <w:style w:type="paragraph" w:styleId="Aufzhlungszeichen2">
    <w:name w:val="List Bullet 2"/>
    <w:basedOn w:val="Standard"/>
    <w:uiPriority w:val="4"/>
    <w:qFormat/>
    <w:rsid w:val="00DC4BE9"/>
    <w:pPr>
      <w:numPr>
        <w:ilvl w:val="1"/>
        <w:numId w:val="12"/>
      </w:numPr>
      <w:tabs>
        <w:tab w:val="num" w:pos="970"/>
      </w:tabs>
      <w:ind w:left="970" w:hanging="970"/>
      <w:contextualSpacing/>
    </w:pPr>
  </w:style>
  <w:style w:type="paragraph" w:styleId="Aufzhlungszeichen3">
    <w:name w:val="List Bullet 3"/>
    <w:basedOn w:val="Standard"/>
    <w:uiPriority w:val="4"/>
    <w:qFormat/>
    <w:rsid w:val="00DC4BE9"/>
    <w:pPr>
      <w:numPr>
        <w:ilvl w:val="2"/>
        <w:numId w:val="12"/>
      </w:numPr>
      <w:contextualSpacing/>
    </w:pPr>
  </w:style>
  <w:style w:type="paragraph" w:styleId="Aufzhlungszeichen4">
    <w:name w:val="List Bullet 4"/>
    <w:basedOn w:val="Standard"/>
    <w:uiPriority w:val="4"/>
    <w:qFormat/>
    <w:rsid w:val="00DC4BE9"/>
    <w:pPr>
      <w:numPr>
        <w:ilvl w:val="3"/>
        <w:numId w:val="12"/>
      </w:numPr>
      <w:tabs>
        <w:tab w:val="num" w:pos="1253"/>
      </w:tabs>
      <w:ind w:left="1253" w:hanging="1253"/>
      <w:contextualSpacing/>
    </w:pPr>
  </w:style>
  <w:style w:type="paragraph" w:styleId="Beschriftung">
    <w:name w:val="caption"/>
    <w:basedOn w:val="Standard"/>
    <w:next w:val="Standard"/>
    <w:link w:val="BeschriftungZchn"/>
    <w:uiPriority w:val="9"/>
    <w:qFormat/>
    <w:rsid w:val="00AD7FE6"/>
    <w:pPr>
      <w:tabs>
        <w:tab w:val="left" w:pos="1134"/>
      </w:tabs>
      <w:spacing w:before="120" w:after="120"/>
      <w:ind w:left="1134" w:hanging="1134"/>
    </w:pPr>
    <w:rPr>
      <w:iCs/>
      <w:color w:val="000000" w:themeColor="text1"/>
      <w:sz w:val="19"/>
      <w:szCs w:val="18"/>
    </w:rPr>
  </w:style>
  <w:style w:type="paragraph" w:styleId="Endnotentext">
    <w:name w:val="endnote text"/>
    <w:basedOn w:val="Standard"/>
    <w:link w:val="EndnotentextZchn"/>
    <w:uiPriority w:val="99"/>
    <w:semiHidden/>
    <w:unhideWhenUsed/>
    <w:rsid w:val="00184F86"/>
    <w:pPr>
      <w:spacing w:after="120"/>
    </w:pPr>
    <w:rPr>
      <w:sz w:val="16"/>
      <w:szCs w:val="20"/>
    </w:rPr>
  </w:style>
  <w:style w:type="character" w:customStyle="1" w:styleId="EndnotentextZchn">
    <w:name w:val="Endnotentext Zchn"/>
    <w:basedOn w:val="Absatz-Standardschriftart"/>
    <w:link w:val="Endnotentext"/>
    <w:uiPriority w:val="99"/>
    <w:semiHidden/>
    <w:rsid w:val="00184F86"/>
    <w:rPr>
      <w:sz w:val="16"/>
      <w:szCs w:val="20"/>
    </w:rPr>
  </w:style>
  <w:style w:type="character" w:styleId="Endnotenzeichen">
    <w:name w:val="endnote reference"/>
    <w:basedOn w:val="Absatz-Standardschriftart"/>
    <w:uiPriority w:val="99"/>
    <w:semiHidden/>
    <w:unhideWhenUsed/>
    <w:rsid w:val="005419B1"/>
    <w:rPr>
      <w:vertAlign w:val="superscript"/>
    </w:rPr>
  </w:style>
  <w:style w:type="paragraph" w:styleId="Fu-Endnotenberschrift">
    <w:name w:val="Note Heading"/>
    <w:basedOn w:val="Standard"/>
    <w:next w:val="Standard"/>
    <w:link w:val="Fu-EndnotenberschriftZchn"/>
    <w:uiPriority w:val="99"/>
    <w:semiHidden/>
    <w:unhideWhenUsed/>
    <w:rsid w:val="007C6A65"/>
    <w:pPr>
      <w:spacing w:after="120"/>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7C6A65"/>
    <w:rPr>
      <w:rFonts w:asciiTheme="majorHAnsi" w:hAnsiTheme="majorHAnsi"/>
      <w:b/>
      <w:sz w:val="16"/>
    </w:rPr>
  </w:style>
  <w:style w:type="paragraph" w:styleId="Funotentext">
    <w:name w:val="footnote text"/>
    <w:basedOn w:val="Standard"/>
    <w:link w:val="FunotentextZchn"/>
    <w:uiPriority w:val="99"/>
    <w:rsid w:val="00AD7FE6"/>
    <w:pPr>
      <w:tabs>
        <w:tab w:val="left" w:pos="113"/>
      </w:tabs>
      <w:spacing w:after="120"/>
      <w:ind w:left="113" w:hanging="113"/>
    </w:pPr>
    <w:rPr>
      <w:sz w:val="16"/>
      <w:szCs w:val="20"/>
    </w:rPr>
  </w:style>
  <w:style w:type="character" w:customStyle="1" w:styleId="FunotentextZchn">
    <w:name w:val="Fußnotentext Zchn"/>
    <w:basedOn w:val="Absatz-Standardschriftart"/>
    <w:link w:val="Funotentext"/>
    <w:uiPriority w:val="99"/>
    <w:rsid w:val="00126955"/>
    <w:rPr>
      <w:sz w:val="16"/>
      <w:szCs w:val="20"/>
    </w:rPr>
  </w:style>
  <w:style w:type="character" w:styleId="Funotenzeichen">
    <w:name w:val="footnote reference"/>
    <w:basedOn w:val="Absatz-Standardschriftart"/>
    <w:uiPriority w:val="99"/>
    <w:rsid w:val="005419B1"/>
    <w:rPr>
      <w:vertAlign w:val="superscript"/>
    </w:rPr>
  </w:style>
  <w:style w:type="paragraph" w:styleId="Fuzeile">
    <w:name w:val="footer"/>
    <w:basedOn w:val="Standard"/>
    <w:link w:val="FuzeileZchn"/>
    <w:uiPriority w:val="99"/>
    <w:rsid w:val="00B468B1"/>
    <w:pPr>
      <w:tabs>
        <w:tab w:val="left" w:pos="1786"/>
        <w:tab w:val="right" w:pos="6237"/>
        <w:tab w:val="right" w:pos="9497"/>
      </w:tabs>
    </w:pPr>
    <w:rPr>
      <w:sz w:val="16"/>
    </w:rPr>
  </w:style>
  <w:style w:type="character" w:customStyle="1" w:styleId="FuzeileZchn">
    <w:name w:val="Fußzeile Zchn"/>
    <w:basedOn w:val="Absatz-Standardschriftart"/>
    <w:link w:val="Fuzeile"/>
    <w:uiPriority w:val="99"/>
    <w:rsid w:val="00F34F0B"/>
    <w:rPr>
      <w:sz w:val="16"/>
    </w:rPr>
  </w:style>
  <w:style w:type="character" w:styleId="Hyperlink">
    <w:name w:val="Hyperlink"/>
    <w:basedOn w:val="Absatz-Standardschriftart"/>
    <w:uiPriority w:val="99"/>
    <w:unhideWhenUsed/>
    <w:rsid w:val="005419B1"/>
    <w:rPr>
      <w:color w:val="03878A" w:themeColor="hyperlink"/>
      <w:u w:val="single"/>
    </w:rPr>
  </w:style>
  <w:style w:type="paragraph" w:customStyle="1" w:styleId="HyperlinkSchmuck">
    <w:name w:val="Hyperlink Schmuck"/>
    <w:basedOn w:val="Standard"/>
    <w:next w:val="Standard"/>
    <w:link w:val="HyperlinkSchmuckZchn"/>
    <w:uiPriority w:val="19"/>
    <w:qFormat/>
    <w:rsid w:val="00092081"/>
    <w:rPr>
      <w:color w:val="03878A" w:themeColor="accent1"/>
    </w:rPr>
  </w:style>
  <w:style w:type="character" w:customStyle="1" w:styleId="HyperlinkSchmuckZchn">
    <w:name w:val="Hyperlink Schmuck Zchn"/>
    <w:basedOn w:val="Absatz-Standardschriftart"/>
    <w:link w:val="HyperlinkSchmuck"/>
    <w:uiPriority w:val="19"/>
    <w:rsid w:val="00092081"/>
    <w:rPr>
      <w:color w:val="03878A" w:themeColor="accent1"/>
    </w:rPr>
  </w:style>
  <w:style w:type="paragraph" w:customStyle="1" w:styleId="HyperlinkSchmuckMittel">
    <w:name w:val="Hyperlink Schmuck Mittel"/>
    <w:basedOn w:val="Standard"/>
    <w:next w:val="Standard"/>
    <w:link w:val="HyperlinkSchmuckMittelZchn"/>
    <w:uiPriority w:val="19"/>
    <w:qFormat/>
    <w:rsid w:val="00092081"/>
    <w:pPr>
      <w:spacing w:after="120"/>
    </w:pPr>
    <w:rPr>
      <w:color w:val="03878A" w:themeColor="accent1"/>
      <w:sz w:val="19"/>
    </w:rPr>
  </w:style>
  <w:style w:type="character" w:customStyle="1" w:styleId="HyperlinkSchmuckMittelZchn">
    <w:name w:val="Hyperlink Schmuck Mittel Zchn"/>
    <w:basedOn w:val="Absatz-Standardschriftart"/>
    <w:link w:val="HyperlinkSchmuckMittel"/>
    <w:uiPriority w:val="19"/>
    <w:rsid w:val="00092081"/>
    <w:rPr>
      <w:color w:val="03878A" w:themeColor="accent1"/>
      <w:sz w:val="19"/>
    </w:rPr>
  </w:style>
  <w:style w:type="paragraph" w:customStyle="1" w:styleId="Kontaktdaten">
    <w:name w:val="Kontaktdaten"/>
    <w:basedOn w:val="Standard"/>
    <w:next w:val="Standard"/>
    <w:link w:val="KontaktdatenZchn"/>
    <w:uiPriority w:val="9"/>
    <w:qFormat/>
    <w:rsid w:val="007C6A65"/>
    <w:rPr>
      <w:sz w:val="19"/>
    </w:rPr>
  </w:style>
  <w:style w:type="character" w:customStyle="1" w:styleId="KontaktdatenZchn">
    <w:name w:val="Kontaktdaten Zchn"/>
    <w:basedOn w:val="Absatz-Standardschriftart"/>
    <w:link w:val="Kontaktdaten"/>
    <w:uiPriority w:val="9"/>
    <w:rsid w:val="007C6A65"/>
    <w:rPr>
      <w:sz w:val="19"/>
    </w:rPr>
  </w:style>
  <w:style w:type="paragraph" w:styleId="Kopfzeile">
    <w:name w:val="header"/>
    <w:basedOn w:val="Standard"/>
    <w:link w:val="KopfzeileZchn"/>
    <w:uiPriority w:val="99"/>
    <w:unhideWhenUsed/>
    <w:rsid w:val="004342E0"/>
    <w:rPr>
      <w:sz w:val="16"/>
    </w:rPr>
  </w:style>
  <w:style w:type="character" w:customStyle="1" w:styleId="KopfzeileZchn">
    <w:name w:val="Kopfzeile Zchn"/>
    <w:basedOn w:val="Absatz-Standardschriftart"/>
    <w:link w:val="Kopfzeile"/>
    <w:uiPriority w:val="99"/>
    <w:rsid w:val="004342E0"/>
    <w:rPr>
      <w:sz w:val="16"/>
    </w:rPr>
  </w:style>
  <w:style w:type="paragraph" w:styleId="Listenabsatz">
    <w:name w:val="List Paragraph"/>
    <w:basedOn w:val="Standard"/>
    <w:uiPriority w:val="34"/>
    <w:qFormat/>
    <w:rsid w:val="001B7495"/>
    <w:pPr>
      <w:ind w:left="357" w:hanging="357"/>
      <w:contextualSpacing/>
    </w:pPr>
  </w:style>
  <w:style w:type="paragraph" w:styleId="Listennummer">
    <w:name w:val="List Number"/>
    <w:basedOn w:val="Standard"/>
    <w:uiPriority w:val="4"/>
    <w:qFormat/>
    <w:rsid w:val="00107F1F"/>
    <w:pPr>
      <w:numPr>
        <w:numId w:val="6"/>
      </w:numPr>
      <w:contextualSpacing/>
    </w:pPr>
  </w:style>
  <w:style w:type="character" w:styleId="Platzhaltertext">
    <w:name w:val="Placeholder Text"/>
    <w:basedOn w:val="Absatz-Standardschriftart"/>
    <w:uiPriority w:val="99"/>
    <w:semiHidden/>
    <w:rsid w:val="00107F1F"/>
    <w:rPr>
      <w:rFonts w:asciiTheme="minorHAnsi" w:hAnsiTheme="minorHAnsi"/>
      <w:vanish/>
      <w:color w:val="A0ABB1"/>
      <w:sz w:val="19"/>
    </w:rPr>
  </w:style>
  <w:style w:type="paragraph" w:styleId="Titel">
    <w:name w:val="Title"/>
    <w:basedOn w:val="Standard"/>
    <w:next w:val="Standard"/>
    <w:link w:val="TitelZchn"/>
    <w:uiPriority w:val="14"/>
    <w:qFormat/>
    <w:rsid w:val="001802F5"/>
    <w:pPr>
      <w:contextualSpacing/>
    </w:pPr>
    <w:rPr>
      <w:rFonts w:eastAsiaTheme="majorEastAsia" w:cstheme="majorBidi"/>
      <w:spacing w:val="-10"/>
      <w:kern w:val="28"/>
      <w:sz w:val="48"/>
      <w:szCs w:val="56"/>
    </w:rPr>
  </w:style>
  <w:style w:type="character" w:customStyle="1" w:styleId="TitelZchn">
    <w:name w:val="Titel Zchn"/>
    <w:basedOn w:val="Absatz-Standardschriftart"/>
    <w:link w:val="Titel"/>
    <w:uiPriority w:val="14"/>
    <w:rsid w:val="001802F5"/>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1"/>
    <w:rsid w:val="00AF0292"/>
    <w:rPr>
      <w:rFonts w:asciiTheme="majorHAnsi" w:eastAsiaTheme="majorEastAsia" w:hAnsiTheme="majorHAnsi" w:cstheme="majorBidi"/>
      <w:b/>
      <w:color w:val="000000" w:themeColor="text1"/>
      <w:sz w:val="36"/>
      <w:szCs w:val="32"/>
    </w:rPr>
  </w:style>
  <w:style w:type="character" w:customStyle="1" w:styleId="berschrift2Zchn">
    <w:name w:val="Überschrift 2 Zchn"/>
    <w:basedOn w:val="Absatz-Standardschriftart"/>
    <w:link w:val="berschrift2"/>
    <w:uiPriority w:val="2"/>
    <w:rsid w:val="00AD7FE6"/>
    <w:rPr>
      <w:rFonts w:asciiTheme="majorHAnsi" w:eastAsiaTheme="majorEastAsia" w:hAnsiTheme="majorHAnsi" w:cstheme="majorBidi"/>
      <w:b/>
      <w:color w:val="000000" w:themeColor="text1"/>
      <w:sz w:val="31"/>
      <w:szCs w:val="26"/>
    </w:rPr>
  </w:style>
  <w:style w:type="character" w:customStyle="1" w:styleId="berschrift3Zchn">
    <w:name w:val="Überschrift 3 Zchn"/>
    <w:basedOn w:val="Absatz-Standardschriftart"/>
    <w:link w:val="berschrift3"/>
    <w:uiPriority w:val="1"/>
    <w:rsid w:val="00AD7FE6"/>
    <w:rPr>
      <w:rFonts w:asciiTheme="majorHAnsi" w:eastAsiaTheme="majorEastAsia" w:hAnsiTheme="majorHAnsi" w:cstheme="majorBidi"/>
      <w:b/>
      <w:color w:val="000000" w:themeColor="text1"/>
      <w:sz w:val="26"/>
      <w:szCs w:val="24"/>
    </w:rPr>
  </w:style>
  <w:style w:type="character" w:customStyle="1" w:styleId="berschrift4Zchn">
    <w:name w:val="Überschrift 4 Zchn"/>
    <w:basedOn w:val="Absatz-Standardschriftart"/>
    <w:link w:val="berschrift4"/>
    <w:uiPriority w:val="1"/>
    <w:rsid w:val="00AD7FE6"/>
    <w:rPr>
      <w:rFonts w:asciiTheme="majorHAnsi" w:eastAsiaTheme="majorEastAsia" w:hAnsiTheme="majorHAnsi" w:cstheme="majorBidi"/>
      <w:b/>
      <w:iCs/>
      <w:color w:val="000000" w:themeColor="text1"/>
    </w:rPr>
  </w:style>
  <w:style w:type="character" w:customStyle="1" w:styleId="berschrift5Zchn">
    <w:name w:val="Überschrift 5 Zchn"/>
    <w:basedOn w:val="Absatz-Standardschriftart"/>
    <w:link w:val="berschrift5"/>
    <w:uiPriority w:val="1"/>
    <w:rsid w:val="00AD7FE6"/>
    <w:rPr>
      <w:rFonts w:asciiTheme="majorHAnsi" w:eastAsiaTheme="majorEastAsia" w:hAnsiTheme="majorHAnsi" w:cstheme="majorBidi"/>
      <w:color w:val="000000" w:themeColor="text1"/>
    </w:rPr>
  </w:style>
  <w:style w:type="paragraph" w:styleId="Untertitel">
    <w:name w:val="Subtitle"/>
    <w:basedOn w:val="Standard"/>
    <w:next w:val="Standard"/>
    <w:link w:val="UntertitelZchn"/>
    <w:uiPriority w:val="14"/>
    <w:qFormat/>
    <w:rsid w:val="00D3789F"/>
    <w:pPr>
      <w:numPr>
        <w:ilvl w:val="1"/>
      </w:numPr>
    </w:pPr>
    <w:rPr>
      <w:rFonts w:eastAsiaTheme="minorEastAsia"/>
      <w:color w:val="000000" w:themeColor="text1"/>
      <w:sz w:val="32"/>
    </w:rPr>
  </w:style>
  <w:style w:type="character" w:customStyle="1" w:styleId="UntertitelZchn">
    <w:name w:val="Untertitel Zchn"/>
    <w:basedOn w:val="Absatz-Standardschriftart"/>
    <w:link w:val="Untertitel"/>
    <w:uiPriority w:val="14"/>
    <w:rsid w:val="00D3789F"/>
    <w:rPr>
      <w:rFonts w:eastAsiaTheme="minorEastAsia"/>
      <w:color w:val="000000" w:themeColor="text1"/>
      <w:sz w:val="32"/>
    </w:rPr>
  </w:style>
  <w:style w:type="paragraph" w:styleId="Zitat">
    <w:name w:val="Quote"/>
    <w:basedOn w:val="Standard"/>
    <w:next w:val="Standard"/>
    <w:link w:val="ZitatZchn"/>
    <w:uiPriority w:val="9"/>
    <w:qFormat/>
    <w:rsid w:val="005419B1"/>
    <w:pPr>
      <w:spacing w:after="70"/>
    </w:pPr>
    <w:rPr>
      <w:i/>
      <w:iCs/>
      <w:color w:val="000000" w:themeColor="text1"/>
    </w:rPr>
  </w:style>
  <w:style w:type="character" w:customStyle="1" w:styleId="ZitatZchn">
    <w:name w:val="Zitat Zchn"/>
    <w:basedOn w:val="Absatz-Standardschriftart"/>
    <w:link w:val="Zitat"/>
    <w:uiPriority w:val="9"/>
    <w:rsid w:val="005419B1"/>
    <w:rPr>
      <w:i/>
      <w:iCs/>
      <w:color w:val="000000" w:themeColor="text1"/>
    </w:rPr>
  </w:style>
  <w:style w:type="table" w:styleId="Tabellenraster">
    <w:name w:val="Table Grid"/>
    <w:basedOn w:val="NormaleTabelle"/>
    <w:rsid w:val="00AD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einfach">
    <w:name w:val="Tabelle Schwarz einfach"/>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style>
  <w:style w:type="table" w:styleId="EinfacheTabelle1">
    <w:name w:val="Plain Table 1"/>
    <w:basedOn w:val="NormaleTabelle"/>
    <w:uiPriority w:val="41"/>
    <w:rsid w:val="00371AB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Schwarzgebndert">
    <w:name w:val="Tabelle Schwarz gebändert"/>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00000"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paragraph" w:customStyle="1" w:styleId="Standardschriftklein">
    <w:name w:val="Standardschrift klein"/>
    <w:basedOn w:val="Standard"/>
    <w:link w:val="StandardschriftkleinZchn"/>
    <w:uiPriority w:val="24"/>
    <w:qFormat/>
    <w:rsid w:val="00DC4BE9"/>
    <w:rPr>
      <w:sz w:val="16"/>
    </w:rPr>
  </w:style>
  <w:style w:type="paragraph" w:customStyle="1" w:styleId="StandardschriftkleinFett">
    <w:name w:val="Standardschrift klein Fett"/>
    <w:basedOn w:val="Standard"/>
    <w:link w:val="StandardschriftkleinFettZchn"/>
    <w:uiPriority w:val="24"/>
    <w:qFormat/>
    <w:rsid w:val="00DC4BE9"/>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DC4BE9"/>
    <w:rPr>
      <w:sz w:val="16"/>
    </w:rPr>
  </w:style>
  <w:style w:type="character" w:customStyle="1" w:styleId="StandardschriftkleinFettZchn">
    <w:name w:val="Standardschrift klein Fett Zchn"/>
    <w:basedOn w:val="Absatz-Standardschriftart"/>
    <w:link w:val="StandardschriftkleinFett"/>
    <w:uiPriority w:val="24"/>
    <w:rsid w:val="00DC4BE9"/>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DC4BE9"/>
    <w:rPr>
      <w:sz w:val="19"/>
    </w:rPr>
  </w:style>
  <w:style w:type="paragraph" w:customStyle="1" w:styleId="Bild">
    <w:name w:val="Bild"/>
    <w:next w:val="Beschriftung"/>
    <w:uiPriority w:val="9"/>
    <w:qFormat/>
    <w:rsid w:val="00DC4BE9"/>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DC4BE9"/>
    <w:rPr>
      <w:sz w:val="19"/>
    </w:rPr>
  </w:style>
  <w:style w:type="paragraph" w:customStyle="1" w:styleId="KontaktdatenFett">
    <w:name w:val="Kontaktdaten Fett"/>
    <w:basedOn w:val="Kontaktdaten"/>
    <w:next w:val="Kontaktdaten"/>
    <w:link w:val="KontaktdatenFettZchn"/>
    <w:uiPriority w:val="9"/>
    <w:qFormat/>
    <w:rsid w:val="007C6A65"/>
    <w:rPr>
      <w:rFonts w:asciiTheme="majorHAnsi" w:hAnsiTheme="majorHAnsi"/>
      <w:b/>
      <w:bCs/>
    </w:rPr>
  </w:style>
  <w:style w:type="character" w:customStyle="1" w:styleId="KontaktdatenFettZchn">
    <w:name w:val="Kontaktdaten Fett Zchn"/>
    <w:basedOn w:val="KontaktdatenZchn"/>
    <w:link w:val="KontaktdatenFett"/>
    <w:uiPriority w:val="9"/>
    <w:rsid w:val="007C6A65"/>
    <w:rPr>
      <w:rFonts w:asciiTheme="majorHAnsi" w:hAnsiTheme="majorHAnsi"/>
      <w:b/>
      <w:bCs/>
      <w:sz w:val="19"/>
    </w:rPr>
  </w:style>
  <w:style w:type="paragraph" w:styleId="Literaturverzeichnis">
    <w:name w:val="Bibliography"/>
    <w:basedOn w:val="Standard"/>
    <w:next w:val="Standard"/>
    <w:uiPriority w:val="37"/>
    <w:unhideWhenUsed/>
    <w:rsid w:val="001B7495"/>
  </w:style>
  <w:style w:type="character" w:styleId="Fett">
    <w:name w:val="Strong"/>
    <w:basedOn w:val="Absatz-Standardschriftart"/>
    <w:uiPriority w:val="1"/>
    <w:qFormat/>
    <w:rsid w:val="005419B1"/>
    <w:rPr>
      <w:rFonts w:ascii="Calibri" w:hAnsi="Calibri"/>
      <w:b/>
      <w:bCs/>
    </w:rPr>
  </w:style>
  <w:style w:type="character" w:customStyle="1" w:styleId="Erwhnung1">
    <w:name w:val="Erwähnung1"/>
    <w:basedOn w:val="Absatz-Standardschriftart"/>
    <w:uiPriority w:val="99"/>
    <w:semiHidden/>
    <w:unhideWhenUsed/>
    <w:rsid w:val="00532877"/>
    <w:rPr>
      <w:color w:val="2B579A"/>
      <w:shd w:val="clear" w:color="auto" w:fill="E6E6E6"/>
    </w:rPr>
  </w:style>
  <w:style w:type="character" w:customStyle="1" w:styleId="BeschriftungZchn">
    <w:name w:val="Beschriftung Zchn"/>
    <w:basedOn w:val="Absatz-Standardschriftart"/>
    <w:link w:val="Beschriftung"/>
    <w:uiPriority w:val="9"/>
    <w:rsid w:val="00AD7FE6"/>
    <w:rPr>
      <w:iCs/>
      <w:color w:val="000000" w:themeColor="text1"/>
      <w:sz w:val="19"/>
      <w:szCs w:val="18"/>
    </w:rPr>
  </w:style>
  <w:style w:type="character" w:customStyle="1" w:styleId="berschrift6Zchn">
    <w:name w:val="Überschrift 6 Zchn"/>
    <w:basedOn w:val="Absatz-Standardschriftart"/>
    <w:link w:val="berschrift6"/>
    <w:uiPriority w:val="9"/>
    <w:semiHidden/>
    <w:rsid w:val="007034AF"/>
    <w:rPr>
      <w:rFonts w:asciiTheme="majorHAnsi" w:eastAsiaTheme="majorEastAsia" w:hAnsiTheme="majorHAnsi" w:cstheme="majorBidi"/>
      <w:color w:val="014244" w:themeColor="accent1" w:themeShade="7F"/>
    </w:rPr>
  </w:style>
  <w:style w:type="character" w:customStyle="1" w:styleId="berschrift7Zchn">
    <w:name w:val="Überschrift 7 Zchn"/>
    <w:basedOn w:val="Absatz-Standardschriftart"/>
    <w:link w:val="berschrift7"/>
    <w:uiPriority w:val="9"/>
    <w:semiHidden/>
    <w:rsid w:val="00C317DF"/>
    <w:rPr>
      <w:rFonts w:asciiTheme="majorHAnsi" w:eastAsiaTheme="majorEastAsia" w:hAnsiTheme="majorHAnsi" w:cstheme="majorBidi"/>
      <w:i/>
      <w:iCs/>
      <w:color w:val="014244" w:themeColor="accent1" w:themeShade="7F"/>
    </w:rPr>
  </w:style>
  <w:style w:type="character" w:customStyle="1" w:styleId="berschrift8Zchn">
    <w:name w:val="Überschrift 8 Zchn"/>
    <w:basedOn w:val="Absatz-Standardschriftart"/>
    <w:link w:val="berschrift8"/>
    <w:uiPriority w:val="9"/>
    <w:semiHidden/>
    <w:rsid w:val="00C317DF"/>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C317DF"/>
    <w:rPr>
      <w:rFonts w:asciiTheme="majorHAnsi" w:eastAsiaTheme="majorEastAsia" w:hAnsiTheme="majorHAnsi" w:cstheme="majorBidi"/>
      <w:i/>
      <w:iCs/>
      <w:color w:val="272727" w:themeColor="text1" w:themeTint="D8"/>
      <w:sz w:val="21"/>
      <w:szCs w:val="21"/>
    </w:rPr>
  </w:style>
  <w:style w:type="paragraph" w:styleId="Verzeichnis2">
    <w:name w:val="toc 2"/>
    <w:basedOn w:val="Standard"/>
    <w:next w:val="Standard"/>
    <w:autoRedefine/>
    <w:uiPriority w:val="39"/>
    <w:rsid w:val="003E4E3B"/>
    <w:pPr>
      <w:tabs>
        <w:tab w:val="left" w:pos="880"/>
        <w:tab w:val="right" w:pos="9469"/>
      </w:tabs>
      <w:spacing w:after="100"/>
      <w:ind w:left="879" w:hanging="658"/>
    </w:pPr>
  </w:style>
  <w:style w:type="paragraph" w:styleId="Verzeichnis1">
    <w:name w:val="toc 1"/>
    <w:basedOn w:val="Standard"/>
    <w:next w:val="Standard"/>
    <w:autoRedefine/>
    <w:uiPriority w:val="39"/>
    <w:rsid w:val="00AC56B3"/>
    <w:pPr>
      <w:tabs>
        <w:tab w:val="left" w:pos="440"/>
        <w:tab w:val="right" w:pos="9469"/>
      </w:tabs>
      <w:spacing w:after="100"/>
      <w:ind w:left="357" w:hanging="357"/>
    </w:pPr>
    <w:rPr>
      <w:rFonts w:asciiTheme="majorHAnsi" w:hAnsiTheme="majorHAnsi"/>
      <w:b/>
      <w:noProof/>
    </w:rPr>
  </w:style>
  <w:style w:type="paragraph" w:styleId="Verzeichnis3">
    <w:name w:val="toc 3"/>
    <w:basedOn w:val="Standard"/>
    <w:next w:val="Standard"/>
    <w:autoRedefine/>
    <w:uiPriority w:val="39"/>
    <w:rsid w:val="003E4E3B"/>
    <w:pPr>
      <w:tabs>
        <w:tab w:val="left" w:pos="1320"/>
        <w:tab w:val="right" w:pos="9469"/>
      </w:tabs>
      <w:spacing w:after="100"/>
      <w:ind w:left="1321" w:hanging="913"/>
    </w:pPr>
  </w:style>
  <w:style w:type="paragraph" w:styleId="Verzeichnis4">
    <w:name w:val="toc 4"/>
    <w:basedOn w:val="Standard"/>
    <w:next w:val="Standard"/>
    <w:autoRedefine/>
    <w:uiPriority w:val="39"/>
    <w:rsid w:val="00BD6954"/>
    <w:pPr>
      <w:tabs>
        <w:tab w:val="left" w:pos="1540"/>
        <w:tab w:val="right" w:pos="9469"/>
      </w:tabs>
      <w:spacing w:after="100"/>
      <w:ind w:left="1543" w:hanging="955"/>
    </w:pPr>
  </w:style>
  <w:style w:type="paragraph" w:styleId="Verzeichnis5">
    <w:name w:val="toc 5"/>
    <w:basedOn w:val="Standard"/>
    <w:next w:val="Standard"/>
    <w:autoRedefine/>
    <w:uiPriority w:val="39"/>
    <w:rsid w:val="00BD6954"/>
    <w:pPr>
      <w:tabs>
        <w:tab w:val="left" w:pos="1880"/>
        <w:tab w:val="right" w:pos="9469"/>
      </w:tabs>
      <w:spacing w:after="100"/>
      <w:ind w:left="1883" w:hanging="1113"/>
    </w:pPr>
  </w:style>
  <w:style w:type="paragraph" w:styleId="Inhaltsverzeichnisberschrift">
    <w:name w:val="TOC Heading"/>
    <w:basedOn w:val="berschrift1"/>
    <w:next w:val="Standard"/>
    <w:uiPriority w:val="39"/>
    <w:unhideWhenUsed/>
    <w:qFormat/>
    <w:rsid w:val="00DC4BE9"/>
    <w:pPr>
      <w:keepNext/>
      <w:keepLines/>
      <w:pageBreakBefore w:val="0"/>
      <w:widowControl/>
      <w:numPr>
        <w:numId w:val="0"/>
      </w:numPr>
      <w:spacing w:before="0"/>
    </w:pPr>
  </w:style>
  <w:style w:type="paragraph" w:customStyle="1" w:styleId="TitelFett">
    <w:name w:val="Titel Fett"/>
    <w:basedOn w:val="Titel"/>
    <w:next w:val="Standard"/>
    <w:link w:val="TitelFettZchn"/>
    <w:uiPriority w:val="14"/>
    <w:qFormat/>
    <w:rsid w:val="00A77995"/>
    <w:rPr>
      <w:rFonts w:asciiTheme="majorHAnsi" w:hAnsiTheme="majorHAnsi"/>
      <w:b/>
    </w:rPr>
  </w:style>
  <w:style w:type="character" w:customStyle="1" w:styleId="TitelFettZchn">
    <w:name w:val="Titel Fett Zchn"/>
    <w:basedOn w:val="TitelZchn"/>
    <w:link w:val="TitelFett"/>
    <w:uiPriority w:val="14"/>
    <w:rsid w:val="00A77995"/>
    <w:rPr>
      <w:rFonts w:asciiTheme="majorHAnsi" w:eastAsiaTheme="majorEastAsia" w:hAnsiTheme="majorHAnsi" w:cstheme="majorBidi"/>
      <w:b/>
      <w:spacing w:val="-10"/>
      <w:kern w:val="28"/>
      <w:sz w:val="72"/>
      <w:szCs w:val="56"/>
    </w:rPr>
  </w:style>
  <w:style w:type="paragraph" w:customStyle="1" w:styleId="UntertitelFett">
    <w:name w:val="Untertitel Fett"/>
    <w:basedOn w:val="Untertitel"/>
    <w:next w:val="Standard"/>
    <w:link w:val="UntertitelFettZchn"/>
    <w:uiPriority w:val="14"/>
    <w:qFormat/>
    <w:rsid w:val="00A07100"/>
    <w:rPr>
      <w:rFonts w:asciiTheme="majorHAnsi" w:hAnsiTheme="majorHAnsi"/>
      <w:b/>
    </w:rPr>
  </w:style>
  <w:style w:type="character" w:customStyle="1" w:styleId="UntertitelFettZchn">
    <w:name w:val="Untertitel Fett Zchn"/>
    <w:basedOn w:val="UntertitelZchn"/>
    <w:link w:val="UntertitelFett"/>
    <w:uiPriority w:val="14"/>
    <w:rsid w:val="00A07100"/>
    <w:rPr>
      <w:rFonts w:asciiTheme="majorHAnsi" w:eastAsiaTheme="minorEastAsia" w:hAnsiTheme="majorHAnsi"/>
      <w:b/>
      <w:color w:val="000000" w:themeColor="text1"/>
      <w:sz w:val="32"/>
    </w:rPr>
  </w:style>
  <w:style w:type="table" w:customStyle="1" w:styleId="TabelleohneRahmen">
    <w:name w:val="Tabelle ohne Rahmen"/>
    <w:basedOn w:val="NormaleTabelle"/>
    <w:uiPriority w:val="99"/>
    <w:rsid w:val="000A3FE9"/>
    <w:tblPr/>
    <w:tcPr>
      <w:shd w:val="clear" w:color="auto" w:fill="auto"/>
    </w:tcPr>
    <w:tblStylePr w:type="firstRow">
      <w:pPr>
        <w:wordWrap/>
        <w:jc w:val="left"/>
      </w:pPr>
      <w:rPr>
        <w:rFonts w:asciiTheme="majorHAnsi" w:hAnsiTheme="majorHAnsi"/>
        <w:b/>
        <w:color w:val="000000"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000000" w:themeColor="text1"/>
        </w:tcBorders>
        <w:shd w:val="clear" w:color="auto" w:fill="FFFFFF" w:themeFill="background1"/>
      </w:tcPr>
    </w:tblStylePr>
    <w:tblStylePr w:type="band2Vert">
      <w:tblPr/>
      <w:tcPr>
        <w:tcBorders>
          <w:insideH w:val="single" w:sz="4" w:space="0" w:color="000000" w:themeColor="text1"/>
        </w:tcBorders>
        <w:shd w:val="clear" w:color="auto" w:fill="FFFFFF" w:themeFill="background1"/>
      </w:tcPr>
    </w:tblStylePr>
    <w:tblStylePr w:type="band1Horz">
      <w:tblPr/>
      <w:tcPr>
        <w:tcBorders>
          <w:top w:val="single" w:sz="4" w:space="0" w:color="000000" w:themeColor="text1"/>
          <w:insideH w:val="nil"/>
        </w:tcBorders>
        <w:shd w:val="clear" w:color="auto" w:fill="FFFFFF" w:themeFill="background1"/>
      </w:tcPr>
    </w:tblStylePr>
    <w:tblStylePr w:type="band2Horz">
      <w:tblPr/>
      <w:tcPr>
        <w:tcBorders>
          <w:top w:val="single" w:sz="4" w:space="0" w:color="000000" w:themeColor="text1"/>
          <w:insideH w:val="nil"/>
        </w:tcBorders>
        <w:shd w:val="clear" w:color="auto" w:fill="FFFFFF" w:themeFill="background1"/>
      </w:tcPr>
    </w:tblStylePr>
  </w:style>
  <w:style w:type="paragraph" w:customStyle="1" w:styleId="TitelFettKursiv">
    <w:name w:val="Titel Fett Kursiv"/>
    <w:basedOn w:val="Titel"/>
    <w:uiPriority w:val="14"/>
    <w:rsid w:val="007C47DD"/>
    <w:rPr>
      <w:b/>
      <w:i/>
    </w:rPr>
  </w:style>
  <w:style w:type="paragraph" w:customStyle="1" w:styleId="HyperlinkSchmuckMittelFett">
    <w:name w:val="Hyperlink Schmuck Mittel Fett"/>
    <w:basedOn w:val="HyperlinkSchmuckMittel"/>
    <w:uiPriority w:val="19"/>
    <w:qFormat/>
    <w:rsid w:val="00092081"/>
    <w:rPr>
      <w:b/>
    </w:rPr>
  </w:style>
  <w:style w:type="paragraph" w:styleId="Listenfortsetzung">
    <w:name w:val="List Continue"/>
    <w:basedOn w:val="Standard"/>
    <w:uiPriority w:val="99"/>
    <w:unhideWhenUsed/>
    <w:rsid w:val="00DC4BE9"/>
    <w:pPr>
      <w:ind w:left="357"/>
    </w:pPr>
  </w:style>
  <w:style w:type="paragraph" w:customStyle="1" w:styleId="AdressePDFett">
    <w:name w:val="Adresse PD Fett"/>
    <w:basedOn w:val="AdressePD"/>
    <w:next w:val="AdressePD"/>
    <w:uiPriority w:val="9"/>
    <w:semiHidden/>
    <w:unhideWhenUsed/>
    <w:qFormat/>
    <w:rsid w:val="00320B9A"/>
    <w:rPr>
      <w:b/>
    </w:rPr>
  </w:style>
  <w:style w:type="paragraph" w:customStyle="1" w:styleId="StandardschriftWei">
    <w:name w:val="Standardschrift Weiß"/>
    <w:basedOn w:val="Standard"/>
    <w:link w:val="StandardschriftWeiZchn"/>
    <w:rsid w:val="00491157"/>
    <w:rPr>
      <w:color w:val="FFFFFF" w:themeColor="background1"/>
    </w:rPr>
  </w:style>
  <w:style w:type="character" w:customStyle="1" w:styleId="StandardschriftWeiZchn">
    <w:name w:val="Standardschrift Weiß Zchn"/>
    <w:basedOn w:val="Absatz-Standardschriftart"/>
    <w:link w:val="StandardschriftWei"/>
    <w:rsid w:val="009952CF"/>
    <w:rPr>
      <w:color w:val="FFFFFF" w:themeColor="background1"/>
    </w:rPr>
  </w:style>
  <w:style w:type="paragraph" w:styleId="Aufzhlungszeichen5">
    <w:name w:val="List Bullet 5"/>
    <w:basedOn w:val="Standard"/>
    <w:uiPriority w:val="99"/>
    <w:semiHidden/>
    <w:unhideWhenUsed/>
    <w:rsid w:val="00AD7FE6"/>
    <w:pPr>
      <w:numPr>
        <w:numId w:val="8"/>
      </w:numPr>
      <w:ind w:left="643"/>
      <w:contextualSpacing/>
    </w:pPr>
  </w:style>
  <w:style w:type="paragraph" w:styleId="Abbildungsverzeichnis">
    <w:name w:val="table of figures"/>
    <w:basedOn w:val="Standard"/>
    <w:next w:val="Standard"/>
    <w:uiPriority w:val="99"/>
    <w:unhideWhenUsed/>
    <w:rsid w:val="00DC4BE9"/>
    <w:pPr>
      <w:tabs>
        <w:tab w:val="left" w:pos="1304"/>
        <w:tab w:val="right" w:pos="9469"/>
      </w:tabs>
      <w:spacing w:after="100"/>
      <w:ind w:left="1304" w:hanging="1304"/>
    </w:pPr>
  </w:style>
  <w:style w:type="paragraph" w:styleId="Kommentartext">
    <w:name w:val="annotation text"/>
    <w:basedOn w:val="Standard"/>
    <w:link w:val="KommentartextZchn"/>
    <w:uiPriority w:val="99"/>
    <w:unhideWhenUsed/>
    <w:rsid w:val="002C2931"/>
    <w:rPr>
      <w:sz w:val="20"/>
      <w:szCs w:val="20"/>
    </w:rPr>
  </w:style>
  <w:style w:type="character" w:customStyle="1" w:styleId="KommentartextZchn">
    <w:name w:val="Kommentartext Zchn"/>
    <w:basedOn w:val="Absatz-Standardschriftart"/>
    <w:link w:val="Kommentartext"/>
    <w:uiPriority w:val="99"/>
    <w:rsid w:val="002C2931"/>
    <w:rPr>
      <w:sz w:val="20"/>
      <w:szCs w:val="20"/>
    </w:rPr>
  </w:style>
  <w:style w:type="paragraph" w:styleId="Liste">
    <w:name w:val="List"/>
    <w:basedOn w:val="Standard"/>
    <w:uiPriority w:val="99"/>
    <w:semiHidden/>
    <w:unhideWhenUsed/>
    <w:rsid w:val="002C2931"/>
    <w:pPr>
      <w:ind w:left="283" w:hanging="283"/>
      <w:contextualSpacing/>
    </w:pPr>
  </w:style>
  <w:style w:type="paragraph" w:styleId="Listenfortsetzung2">
    <w:name w:val="List Continue 2"/>
    <w:basedOn w:val="Standard"/>
    <w:uiPriority w:val="99"/>
    <w:semiHidden/>
    <w:unhideWhenUsed/>
    <w:rsid w:val="001B7495"/>
    <w:pPr>
      <w:spacing w:after="120"/>
      <w:ind w:left="566"/>
      <w:contextualSpacing/>
    </w:pPr>
  </w:style>
  <w:style w:type="paragraph" w:styleId="Rechtsgrundlagenverzeichnis">
    <w:name w:val="table of authorities"/>
    <w:basedOn w:val="Standard"/>
    <w:next w:val="Standard"/>
    <w:uiPriority w:val="99"/>
    <w:semiHidden/>
    <w:unhideWhenUsed/>
    <w:rsid w:val="001B7495"/>
    <w:pPr>
      <w:ind w:left="220" w:hanging="220"/>
    </w:pPr>
  </w:style>
  <w:style w:type="paragraph" w:customStyle="1" w:styleId="berschrift1ohneNummerierung">
    <w:name w:val="Überschrift 1 ohne Nummerierung"/>
    <w:basedOn w:val="berschrift1"/>
    <w:next w:val="Standard"/>
    <w:link w:val="berschrift1ohneNummerierungZchn"/>
    <w:uiPriority w:val="1"/>
    <w:unhideWhenUsed/>
    <w:qFormat/>
    <w:rsid w:val="00804268"/>
    <w:pPr>
      <w:numPr>
        <w:numId w:val="0"/>
      </w:numPr>
      <w:tabs>
        <w:tab w:val="left" w:pos="663"/>
      </w:tabs>
    </w:pPr>
  </w:style>
  <w:style w:type="character" w:customStyle="1" w:styleId="berschrift1ohneNummerierungZchn">
    <w:name w:val="Überschrift 1 ohne Nummerierung Zchn"/>
    <w:basedOn w:val="berschrift1Zchn"/>
    <w:link w:val="berschrift1ohneNummerierung"/>
    <w:uiPriority w:val="1"/>
    <w:rsid w:val="00804268"/>
    <w:rPr>
      <w:rFonts w:asciiTheme="majorHAnsi" w:eastAsiaTheme="majorEastAsia" w:hAnsiTheme="majorHAnsi" w:cstheme="majorBidi"/>
      <w:b/>
      <w:color w:val="000000" w:themeColor="text1"/>
      <w:sz w:val="36"/>
      <w:szCs w:val="32"/>
    </w:rPr>
  </w:style>
  <w:style w:type="character" w:styleId="Kommentarzeichen">
    <w:name w:val="annotation reference"/>
    <w:basedOn w:val="Absatz-Standardschriftart"/>
    <w:uiPriority w:val="99"/>
    <w:unhideWhenUsed/>
    <w:rsid w:val="003423F9"/>
    <w:rPr>
      <w:sz w:val="16"/>
      <w:szCs w:val="16"/>
    </w:rPr>
  </w:style>
  <w:style w:type="paragraph" w:styleId="Kommentarthema">
    <w:name w:val="annotation subject"/>
    <w:basedOn w:val="Kommentartext"/>
    <w:next w:val="Kommentartext"/>
    <w:link w:val="KommentarthemaZchn"/>
    <w:uiPriority w:val="99"/>
    <w:semiHidden/>
    <w:unhideWhenUsed/>
    <w:rsid w:val="003423F9"/>
    <w:pPr>
      <w:jc w:val="both"/>
    </w:pPr>
    <w:rPr>
      <w:b/>
      <w:bCs/>
    </w:rPr>
  </w:style>
  <w:style w:type="character" w:customStyle="1" w:styleId="KommentarthemaZchn">
    <w:name w:val="Kommentarthema Zchn"/>
    <w:basedOn w:val="KommentartextZchn"/>
    <w:link w:val="Kommentarthema"/>
    <w:uiPriority w:val="99"/>
    <w:semiHidden/>
    <w:rsid w:val="003423F9"/>
    <w:rPr>
      <w:b/>
      <w:bCs/>
      <w:sz w:val="20"/>
      <w:szCs w:val="20"/>
    </w:rPr>
  </w:style>
  <w:style w:type="paragraph" w:styleId="Sprechblasentext">
    <w:name w:val="Balloon Text"/>
    <w:basedOn w:val="Standard"/>
    <w:link w:val="SprechblasentextZchn"/>
    <w:uiPriority w:val="99"/>
    <w:semiHidden/>
    <w:unhideWhenUsed/>
    <w:rsid w:val="003423F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423F9"/>
    <w:rPr>
      <w:rFonts w:ascii="Segoe UI" w:hAnsi="Segoe UI" w:cs="Segoe UI"/>
      <w:sz w:val="18"/>
      <w:szCs w:val="18"/>
    </w:rPr>
  </w:style>
  <w:style w:type="paragraph" w:customStyle="1" w:styleId="NichtdruckbarerText">
    <w:name w:val="Nichtdruckbarer_Text"/>
    <w:basedOn w:val="Standard"/>
    <w:link w:val="NichtdruckbarerTextZchn"/>
    <w:uiPriority w:val="29"/>
    <w:rsid w:val="00382C71"/>
    <w:rPr>
      <w:vanish/>
      <w:color w:val="4E5356"/>
      <w:sz w:val="19"/>
    </w:rPr>
  </w:style>
  <w:style w:type="character" w:customStyle="1" w:styleId="NichtdruckbarerTextZchn">
    <w:name w:val="Nichtdruckbarer_Text Zchn"/>
    <w:basedOn w:val="Absatz-Standardschriftart"/>
    <w:link w:val="NichtdruckbarerText"/>
    <w:uiPriority w:val="29"/>
    <w:rsid w:val="00382C71"/>
    <w:rPr>
      <w:vanish/>
      <w:color w:val="4E5356"/>
      <w:sz w:val="19"/>
    </w:rPr>
  </w:style>
  <w:style w:type="table" w:customStyle="1" w:styleId="KuF-Zeile">
    <w:name w:val="KuF-Zeile"/>
    <w:basedOn w:val="NormaleTabelle"/>
    <w:uiPriority w:val="99"/>
    <w:rsid w:val="00560770"/>
    <w:pPr>
      <w:spacing w:after="0" w:line="240" w:lineRule="auto"/>
      <w:jc w:val="left"/>
    </w:pPr>
    <w:tblPr>
      <w:tblStyleRowBandSize w:val="1"/>
      <w:tblStyleColBandSize w:val="1"/>
      <w:tblCellMar>
        <w:left w:w="0" w:type="dxa"/>
        <w:right w:w="0" w:type="dxa"/>
      </w:tblCellMar>
    </w:tblPr>
  </w:style>
  <w:style w:type="paragraph" w:customStyle="1" w:styleId="FettStandard">
    <w:name w:val="Fett Standard"/>
    <w:basedOn w:val="Standard"/>
    <w:link w:val="FettStandardZchn"/>
    <w:uiPriority w:val="1"/>
    <w:qFormat/>
    <w:rsid w:val="00AD7FE6"/>
    <w:rPr>
      <w:rFonts w:asciiTheme="majorHAnsi" w:hAnsiTheme="majorHAnsi"/>
      <w:b/>
    </w:rPr>
  </w:style>
  <w:style w:type="character" w:customStyle="1" w:styleId="FettStandardZchn">
    <w:name w:val="Fett Standard Zchn"/>
    <w:basedOn w:val="Absatz-Standardschriftart"/>
    <w:link w:val="FettStandard"/>
    <w:uiPriority w:val="1"/>
    <w:rsid w:val="00AD7FE6"/>
    <w:rPr>
      <w:rFonts w:asciiTheme="majorHAnsi" w:hAnsiTheme="majorHAnsi"/>
      <w:b/>
    </w:rPr>
  </w:style>
  <w:style w:type="numbering" w:customStyle="1" w:styleId="PD-Aufzhlung">
    <w:name w:val="PD-Aufzählung"/>
    <w:uiPriority w:val="99"/>
    <w:qFormat/>
    <w:rsid w:val="00DC4BE9"/>
    <w:pPr>
      <w:numPr>
        <w:numId w:val="7"/>
      </w:numPr>
    </w:pPr>
  </w:style>
  <w:style w:type="numbering" w:customStyle="1" w:styleId="PD-Liste-Tabelle">
    <w:name w:val="PD-Liste-Tabelle"/>
    <w:uiPriority w:val="99"/>
    <w:rsid w:val="00AD7FE6"/>
    <w:pPr>
      <w:numPr>
        <w:numId w:val="9"/>
      </w:numPr>
    </w:pPr>
  </w:style>
  <w:style w:type="numbering" w:customStyle="1" w:styleId="PD-berschrift">
    <w:name w:val="PD-Überschrift"/>
    <w:uiPriority w:val="99"/>
    <w:rsid w:val="00CA415F"/>
    <w:pPr>
      <w:numPr>
        <w:numId w:val="10"/>
      </w:numPr>
    </w:pPr>
  </w:style>
  <w:style w:type="paragraph" w:customStyle="1" w:styleId="Standardrechts">
    <w:name w:val="Standard rechts"/>
    <w:basedOn w:val="Standard"/>
    <w:next w:val="Standard"/>
    <w:uiPriority w:val="24"/>
    <w:qFormat/>
    <w:rsid w:val="00DC4BE9"/>
    <w:pPr>
      <w:jc w:val="right"/>
    </w:pPr>
  </w:style>
  <w:style w:type="paragraph" w:customStyle="1" w:styleId="TabelleAufzhlungszeichen">
    <w:name w:val="Tabelle Aufzählungszeichen"/>
    <w:basedOn w:val="Aufzhlungszeichen"/>
    <w:uiPriority w:val="19"/>
    <w:qFormat/>
    <w:rsid w:val="00911192"/>
    <w:pPr>
      <w:numPr>
        <w:numId w:val="14"/>
      </w:numPr>
    </w:pPr>
  </w:style>
  <w:style w:type="paragraph" w:customStyle="1" w:styleId="TabelleAufzhlungszeichen2">
    <w:name w:val="Tabelle Aufzählungszeichen 2"/>
    <w:basedOn w:val="Aufzhlungszeichen2"/>
    <w:uiPriority w:val="99"/>
    <w:unhideWhenUsed/>
    <w:qFormat/>
    <w:rsid w:val="00AD7FE6"/>
    <w:pPr>
      <w:numPr>
        <w:numId w:val="14"/>
      </w:numPr>
      <w:tabs>
        <w:tab w:val="left" w:pos="567"/>
      </w:tabs>
    </w:pPr>
  </w:style>
  <w:style w:type="paragraph" w:customStyle="1" w:styleId="TabelleAufzhlungszeichen3">
    <w:name w:val="Tabelle Aufzählungszeichen 3"/>
    <w:basedOn w:val="Aufzhlungszeichen3"/>
    <w:uiPriority w:val="99"/>
    <w:unhideWhenUsed/>
    <w:qFormat/>
    <w:rsid w:val="00AD7FE6"/>
    <w:pPr>
      <w:numPr>
        <w:numId w:val="14"/>
      </w:numPr>
      <w:tabs>
        <w:tab w:val="left" w:pos="851"/>
      </w:tabs>
    </w:pPr>
  </w:style>
  <w:style w:type="paragraph" w:customStyle="1" w:styleId="TabelleAufzhlungszeichen4">
    <w:name w:val="Tabelle Aufzählungszeichen 4"/>
    <w:basedOn w:val="Aufzhlungszeichen4"/>
    <w:uiPriority w:val="99"/>
    <w:unhideWhenUsed/>
    <w:qFormat/>
    <w:rsid w:val="00AD7FE6"/>
    <w:pPr>
      <w:numPr>
        <w:numId w:val="14"/>
      </w:numPr>
      <w:tabs>
        <w:tab w:val="left" w:pos="1021"/>
        <w:tab w:val="num" w:pos="1429"/>
      </w:tabs>
    </w:pPr>
  </w:style>
  <w:style w:type="paragraph" w:customStyle="1" w:styleId="TabelleKopfzeilerechts">
    <w:name w:val="Tabelle Kopfzeile rechts"/>
    <w:basedOn w:val="Standard"/>
    <w:next w:val="Standard"/>
    <w:uiPriority w:val="24"/>
    <w:qFormat/>
    <w:rsid w:val="00AD7FE6"/>
    <w:pPr>
      <w:jc w:val="right"/>
    </w:pPr>
    <w:rPr>
      <w:rFonts w:asciiTheme="majorHAnsi" w:hAnsiTheme="majorHAnsi"/>
      <w:sz w:val="19"/>
    </w:rPr>
  </w:style>
  <w:style w:type="paragraph" w:customStyle="1" w:styleId="TabelleTextkrperrechts">
    <w:name w:val="Tabelle Textkörper rechts"/>
    <w:basedOn w:val="Standard"/>
    <w:uiPriority w:val="24"/>
    <w:qFormat/>
    <w:rsid w:val="00AD7FE6"/>
    <w:pPr>
      <w:jc w:val="right"/>
    </w:pPr>
    <w:rPr>
      <w:sz w:val="19"/>
    </w:rPr>
  </w:style>
  <w:style w:type="character" w:customStyle="1" w:styleId="FettUnterstrich">
    <w:name w:val="Fett Unterstrich"/>
    <w:basedOn w:val="Absatz-Standardschriftart"/>
    <w:uiPriority w:val="25"/>
    <w:qFormat/>
    <w:rsid w:val="00DC4BE9"/>
    <w:rPr>
      <w:rFonts w:asciiTheme="majorHAnsi" w:hAnsiTheme="majorHAnsi" w:cstheme="majorHAnsi"/>
      <w:b/>
      <w:u w:val="single"/>
    </w:rPr>
  </w:style>
  <w:style w:type="table" w:customStyle="1" w:styleId="FuzeileKopfzeile">
    <w:name w:val="Fußzeile_Kopfzeile"/>
    <w:basedOn w:val="NormaleTabelle"/>
    <w:uiPriority w:val="99"/>
    <w:rsid w:val="00DC4BE9"/>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Adressfeld">
    <w:name w:val="Adressfeld"/>
    <w:basedOn w:val="FettStandard"/>
    <w:link w:val="AdressfeldZchn"/>
    <w:uiPriority w:val="24"/>
    <w:rsid w:val="00D3753D"/>
  </w:style>
  <w:style w:type="character" w:customStyle="1" w:styleId="AdressfeldZchn">
    <w:name w:val="Adressfeld Zchn"/>
    <w:basedOn w:val="FettStandardZchn"/>
    <w:link w:val="Adressfeld"/>
    <w:uiPriority w:val="24"/>
    <w:rsid w:val="00D3753D"/>
    <w:rPr>
      <w:rFonts w:asciiTheme="majorHAnsi" w:hAnsiTheme="majorHAnsi"/>
      <w:b/>
    </w:rPr>
  </w:style>
  <w:style w:type="paragraph" w:customStyle="1" w:styleId="Standardgro">
    <w:name w:val="Standard groß"/>
    <w:basedOn w:val="Standard"/>
    <w:next w:val="Standard"/>
    <w:link w:val="StandardgroZchn"/>
    <w:uiPriority w:val="24"/>
    <w:qFormat/>
    <w:rsid w:val="00DC4BE9"/>
    <w:rPr>
      <w:sz w:val="48"/>
      <w:szCs w:val="48"/>
    </w:rPr>
  </w:style>
  <w:style w:type="character" w:customStyle="1" w:styleId="StandardgroZchn">
    <w:name w:val="Standard groß Zchn"/>
    <w:basedOn w:val="Absatz-Standardschriftart"/>
    <w:link w:val="Standardgro"/>
    <w:uiPriority w:val="24"/>
    <w:rsid w:val="00DC4BE9"/>
    <w:rPr>
      <w:sz w:val="48"/>
      <w:szCs w:val="48"/>
    </w:rPr>
  </w:style>
  <w:style w:type="character" w:customStyle="1" w:styleId="Unterstrich">
    <w:name w:val="Unterstrich"/>
    <w:basedOn w:val="Absatz-Standardschriftart"/>
    <w:uiPriority w:val="24"/>
    <w:qFormat/>
    <w:rsid w:val="00DC4BE9"/>
    <w:rPr>
      <w:u w:val="single"/>
    </w:rPr>
  </w:style>
  <w:style w:type="paragraph" w:customStyle="1" w:styleId="Hinweis">
    <w:name w:val="Hinweis"/>
    <w:basedOn w:val="Standardschriftmittel"/>
    <w:next w:val="Standard"/>
    <w:uiPriority w:val="29"/>
    <w:qFormat/>
    <w:rsid w:val="00E94549"/>
    <w:pPr>
      <w:pBdr>
        <w:top w:val="single" w:sz="4" w:space="2" w:color="auto"/>
        <w:left w:val="single" w:sz="4" w:space="2" w:color="auto"/>
        <w:bottom w:val="single" w:sz="4" w:space="2" w:color="auto"/>
        <w:right w:val="single" w:sz="4" w:space="2" w:color="auto"/>
      </w:pBdr>
    </w:pPr>
  </w:style>
  <w:style w:type="paragraph" w:customStyle="1" w:styleId="KopfzeileFett">
    <w:name w:val="Kopfzeile Fett"/>
    <w:basedOn w:val="Kopfzeile"/>
    <w:link w:val="KopfzeileFettZchn"/>
    <w:uiPriority w:val="99"/>
    <w:unhideWhenUsed/>
    <w:rsid w:val="00B468B1"/>
    <w:rPr>
      <w:b/>
    </w:rPr>
  </w:style>
  <w:style w:type="character" w:customStyle="1" w:styleId="FuzeileFett">
    <w:name w:val="Fußzeile Fett"/>
    <w:basedOn w:val="FuzeileZchn"/>
    <w:uiPriority w:val="99"/>
    <w:semiHidden/>
    <w:qFormat/>
    <w:rsid w:val="004A0E9F"/>
    <w:rPr>
      <w:b/>
      <w:sz w:val="16"/>
    </w:rPr>
  </w:style>
  <w:style w:type="paragraph" w:customStyle="1" w:styleId="AdressePD">
    <w:name w:val="Adresse PD"/>
    <w:basedOn w:val="Standard"/>
    <w:uiPriority w:val="9"/>
    <w:semiHidden/>
    <w:unhideWhenUsed/>
    <w:qFormat/>
    <w:rsid w:val="005D3A0F"/>
  </w:style>
  <w:style w:type="paragraph" w:customStyle="1" w:styleId="Titelklein">
    <w:name w:val="Titel klein"/>
    <w:basedOn w:val="Standard"/>
    <w:uiPriority w:val="14"/>
    <w:rsid w:val="00A07100"/>
    <w:pPr>
      <w:contextualSpacing/>
    </w:pPr>
    <w:rPr>
      <w:rFonts w:eastAsiaTheme="majorEastAsia" w:cstheme="majorBidi"/>
      <w:sz w:val="32"/>
      <w:szCs w:val="56"/>
    </w:rPr>
  </w:style>
  <w:style w:type="paragraph" w:customStyle="1" w:styleId="StandardDeckblatt">
    <w:name w:val="Standard Deckblatt"/>
    <w:basedOn w:val="Standard"/>
    <w:qFormat/>
    <w:rsid w:val="00992CFC"/>
    <w:rPr>
      <w:sz w:val="32"/>
    </w:rPr>
  </w:style>
  <w:style w:type="paragraph" w:customStyle="1" w:styleId="HyperlinkSchmuckFett">
    <w:name w:val="Hyperlink Schmuck Fett"/>
    <w:basedOn w:val="HyperlinkSchmuck"/>
    <w:uiPriority w:val="19"/>
    <w:qFormat/>
    <w:rsid w:val="006D7934"/>
    <w:rPr>
      <w:b/>
    </w:rPr>
  </w:style>
  <w:style w:type="character" w:customStyle="1" w:styleId="KopfzeileFettZchn">
    <w:name w:val="Kopfzeile Fett Zchn"/>
    <w:basedOn w:val="KopfzeileZchn"/>
    <w:link w:val="KopfzeileFett"/>
    <w:uiPriority w:val="99"/>
    <w:rsid w:val="0011745C"/>
    <w:rPr>
      <w:b/>
      <w:sz w:val="16"/>
    </w:rPr>
  </w:style>
  <w:style w:type="paragraph" w:customStyle="1" w:styleId="Kopfzeilerechts">
    <w:name w:val="Kopfzeile rechts"/>
    <w:basedOn w:val="Kopfzeile"/>
    <w:uiPriority w:val="99"/>
    <w:semiHidden/>
    <w:qFormat/>
    <w:rsid w:val="0011745C"/>
    <w:pPr>
      <w:tabs>
        <w:tab w:val="right" w:pos="9468"/>
      </w:tabs>
      <w:jc w:val="right"/>
    </w:pPr>
    <w:rPr>
      <w:noProof/>
    </w:rPr>
  </w:style>
  <w:style w:type="paragraph" w:customStyle="1" w:styleId="Fuzeilerechts">
    <w:name w:val="Fußzeile rechts"/>
    <w:basedOn w:val="Fuzeile"/>
    <w:uiPriority w:val="99"/>
    <w:qFormat/>
    <w:rsid w:val="0011745C"/>
    <w:pPr>
      <w:tabs>
        <w:tab w:val="clear" w:pos="1786"/>
        <w:tab w:val="clear" w:pos="6237"/>
        <w:tab w:val="clear" w:pos="9497"/>
      </w:tabs>
      <w:jc w:val="right"/>
    </w:pPr>
  </w:style>
  <w:style w:type="character" w:customStyle="1" w:styleId="FuzeileFettPetrol">
    <w:name w:val="Fußzeile Fett Petrol"/>
    <w:basedOn w:val="FuzeileFett"/>
    <w:uiPriority w:val="99"/>
    <w:semiHidden/>
    <w:qFormat/>
    <w:rsid w:val="0011745C"/>
    <w:rPr>
      <w:rFonts w:eastAsiaTheme="minorHAnsi"/>
      <w:b/>
      <w:color w:val="03878A" w:themeColor="accent1"/>
      <w:sz w:val="16"/>
      <w:lang w:eastAsia="en-US"/>
    </w:rPr>
  </w:style>
  <w:style w:type="paragraph" w:customStyle="1" w:styleId="berschrift2ohneNR">
    <w:name w:val="Überschrift 2 ohne NR"/>
    <w:basedOn w:val="berschrift2"/>
    <w:next w:val="Standard"/>
    <w:uiPriority w:val="2"/>
    <w:rsid w:val="00B47E92"/>
    <w:pPr>
      <w:numPr>
        <w:ilvl w:val="0"/>
        <w:numId w:val="0"/>
      </w:numPr>
    </w:pPr>
  </w:style>
  <w:style w:type="paragraph" w:customStyle="1" w:styleId="Abbildungsverzeichnisberschrift">
    <w:name w:val="Abbildungsverzeichnisüberschrift"/>
    <w:basedOn w:val="berschrift1ohneNummerierung"/>
    <w:next w:val="Abbildungsverzeichnis"/>
    <w:uiPriority w:val="39"/>
    <w:unhideWhenUsed/>
    <w:rsid w:val="00B47E92"/>
  </w:style>
  <w:style w:type="paragraph" w:customStyle="1" w:styleId="berschrift3ohneNR">
    <w:name w:val="Überschrift 3 ohne NR"/>
    <w:basedOn w:val="berschrift3"/>
    <w:next w:val="Standard"/>
    <w:uiPriority w:val="2"/>
    <w:rsid w:val="00B47E92"/>
    <w:pPr>
      <w:numPr>
        <w:ilvl w:val="0"/>
        <w:numId w:val="0"/>
      </w:numPr>
    </w:pPr>
  </w:style>
  <w:style w:type="paragraph" w:customStyle="1" w:styleId="berschrift4ohneNR">
    <w:name w:val="Überschrift 4 ohne NR"/>
    <w:basedOn w:val="berschrift4"/>
    <w:next w:val="Standard"/>
    <w:uiPriority w:val="2"/>
    <w:rsid w:val="00B47E92"/>
    <w:pPr>
      <w:numPr>
        <w:ilvl w:val="0"/>
        <w:numId w:val="0"/>
      </w:numPr>
    </w:pPr>
  </w:style>
  <w:style w:type="paragraph" w:customStyle="1" w:styleId="berschrift5ohneNR">
    <w:name w:val="Überschrift 5 ohne NR"/>
    <w:basedOn w:val="berschrift5"/>
    <w:next w:val="Standard"/>
    <w:uiPriority w:val="2"/>
    <w:rsid w:val="00B47E92"/>
    <w:pPr>
      <w:numPr>
        <w:ilvl w:val="0"/>
        <w:numId w:val="0"/>
      </w:numPr>
    </w:pPr>
  </w:style>
  <w:style w:type="numbering" w:customStyle="1" w:styleId="PD-berschrift-ohne-NR">
    <w:name w:val="PD-Überschrift-ohne-NR"/>
    <w:uiPriority w:val="99"/>
    <w:rsid w:val="00B47E92"/>
  </w:style>
  <w:style w:type="paragraph" w:customStyle="1" w:styleId="Tabellenverzeichnisberschrift">
    <w:name w:val="Tabellenverzeichnisüberschrift"/>
    <w:basedOn w:val="Standard"/>
    <w:next w:val="Abbildungsverzeichnis"/>
    <w:uiPriority w:val="39"/>
    <w:unhideWhenUsed/>
    <w:rsid w:val="000A7E6D"/>
    <w:pPr>
      <w:keepNext/>
      <w:keepLines/>
      <w:pageBreakBefore/>
      <w:spacing w:after="220"/>
      <w:outlineLvl w:val="0"/>
    </w:pPr>
    <w:rPr>
      <w:rFonts w:asciiTheme="majorHAnsi" w:eastAsiaTheme="majorEastAsia" w:hAnsiTheme="majorHAnsi" w:cstheme="majorBidi"/>
      <w:b/>
      <w:color w:val="000000" w:themeColor="text1"/>
      <w:sz w:val="36"/>
      <w:szCs w:val="32"/>
    </w:rPr>
  </w:style>
  <w:style w:type="paragraph" w:customStyle="1" w:styleId="TitelBerichtstypFett">
    <w:name w:val="Titel Berichtstyp Fett"/>
    <w:basedOn w:val="Standard"/>
    <w:next w:val="TitelFettKursiv"/>
    <w:link w:val="TitelBerichtstypFettZchn"/>
    <w:uiPriority w:val="14"/>
    <w:rsid w:val="00A07100"/>
    <w:pPr>
      <w:spacing w:before="2480"/>
    </w:pPr>
    <w:rPr>
      <w:rFonts w:asciiTheme="majorHAnsi" w:eastAsiaTheme="majorEastAsia" w:hAnsiTheme="majorHAnsi" w:cstheme="majorBidi"/>
      <w:b/>
      <w:spacing w:val="-10"/>
      <w:kern w:val="28"/>
      <w:sz w:val="32"/>
      <w:szCs w:val="56"/>
    </w:rPr>
  </w:style>
  <w:style w:type="character" w:customStyle="1" w:styleId="TitelBerichtstypFettZchn">
    <w:name w:val="Titel Berichtstyp Fett Zchn"/>
    <w:basedOn w:val="TitelFettZchn"/>
    <w:link w:val="TitelBerichtstypFett"/>
    <w:uiPriority w:val="14"/>
    <w:rsid w:val="00B16EF8"/>
    <w:rPr>
      <w:rFonts w:asciiTheme="majorHAnsi" w:eastAsiaTheme="majorEastAsia" w:hAnsiTheme="majorHAnsi" w:cstheme="majorBidi"/>
      <w:b/>
      <w:spacing w:val="-10"/>
      <w:kern w:val="28"/>
      <w:sz w:val="32"/>
      <w:szCs w:val="56"/>
    </w:rPr>
  </w:style>
  <w:style w:type="paragraph" w:customStyle="1" w:styleId="TabelleKopfzeilezentriert">
    <w:name w:val="Tabelle Kopfzeile zentriert"/>
    <w:basedOn w:val="TabelleKopfzeilerechts"/>
    <w:uiPriority w:val="24"/>
    <w:qFormat/>
    <w:rsid w:val="001E5F96"/>
    <w:pPr>
      <w:jc w:val="center"/>
    </w:pPr>
  </w:style>
  <w:style w:type="paragraph" w:customStyle="1" w:styleId="TabelleTextkrperzentriert">
    <w:name w:val="Tabelle Textkörper zentriert"/>
    <w:basedOn w:val="TabelleTextkrperrechts"/>
    <w:uiPriority w:val="24"/>
    <w:qFormat/>
    <w:rsid w:val="001E5F96"/>
    <w:pPr>
      <w:jc w:val="center"/>
    </w:pPr>
  </w:style>
  <w:style w:type="table" w:customStyle="1" w:styleId="TabellePetrolgebndert">
    <w:name w:val="Tabelle Petrol gebändert"/>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03878A" w:themeFill="accent1"/>
      </w:tcPr>
    </w:tblStylePr>
    <w:tblStylePr w:type="lastRow">
      <w:rPr>
        <w:b/>
      </w:rPr>
    </w:tblStylePr>
  </w:style>
  <w:style w:type="paragraph" w:customStyle="1" w:styleId="Standardschriftkleinfett0">
    <w:name w:val="Standardschrift klein fett"/>
    <w:basedOn w:val="Standard"/>
    <w:link w:val="StandardschriftkleinfettZchn0"/>
    <w:uiPriority w:val="24"/>
    <w:qFormat/>
    <w:rsid w:val="004E1421"/>
    <w:rPr>
      <w:rFonts w:asciiTheme="majorHAnsi" w:hAnsiTheme="majorHAnsi"/>
      <w:b/>
      <w:sz w:val="16"/>
    </w:rPr>
  </w:style>
  <w:style w:type="character" w:customStyle="1" w:styleId="StandardschriftkleinfettZchn0">
    <w:name w:val="Standardschrift klein fett Zchn"/>
    <w:basedOn w:val="Absatz-Standardschriftart"/>
    <w:link w:val="Standardschriftkleinfett0"/>
    <w:uiPriority w:val="24"/>
    <w:rsid w:val="004E1421"/>
    <w:rPr>
      <w:rFonts w:asciiTheme="majorHAnsi" w:hAnsiTheme="majorHAnsi"/>
      <w:b/>
      <w:sz w:val="16"/>
    </w:rPr>
  </w:style>
  <w:style w:type="paragraph" w:customStyle="1" w:styleId="HyperlinkSchmuckFett0ptnach">
    <w:name w:val="Hyperlink Schmuck Fett 0pt nach"/>
    <w:basedOn w:val="Standard"/>
    <w:uiPriority w:val="19"/>
    <w:semiHidden/>
    <w:qFormat/>
    <w:rsid w:val="00052DA7"/>
    <w:rPr>
      <w:b/>
      <w:color w:val="03878A" w:themeColor="accent1"/>
    </w:rPr>
  </w:style>
  <w:style w:type="paragraph" w:customStyle="1" w:styleId="Kopfzeilefett0">
    <w:name w:val="Kopfzeile fett"/>
    <w:basedOn w:val="Kopfzeile"/>
    <w:link w:val="KopfzeilefettZchn0"/>
    <w:uiPriority w:val="99"/>
    <w:rsid w:val="007C47DD"/>
    <w:rPr>
      <w:rFonts w:asciiTheme="majorHAnsi" w:hAnsiTheme="majorHAnsi"/>
      <w:b/>
    </w:rPr>
  </w:style>
  <w:style w:type="character" w:customStyle="1" w:styleId="KopfzeilefettZchn0">
    <w:name w:val="Kopfzeile fett Zchn"/>
    <w:basedOn w:val="KopfzeileZchn"/>
    <w:link w:val="Kopfzeilefett0"/>
    <w:uiPriority w:val="99"/>
    <w:rsid w:val="007C47DD"/>
    <w:rPr>
      <w:rFonts w:asciiTheme="majorHAnsi" w:hAnsiTheme="majorHAnsi"/>
      <w:b/>
      <w:sz w:val="16"/>
    </w:rPr>
  </w:style>
  <w:style w:type="table" w:customStyle="1" w:styleId="TabellePetrollight">
    <w:name w:val="Tabelle Petrol light"/>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3878A"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3878A"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table" w:customStyle="1" w:styleId="TabelleSchwarzlight">
    <w:name w:val="Tabelle Schwarz light"/>
    <w:basedOn w:val="NormaleTabelle"/>
    <w:uiPriority w:val="99"/>
    <w:rsid w:val="00AE77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000000"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000000" w:themeColor="text1"/>
          <w:insideH w:val="single" w:sz="4" w:space="0" w:color="000000" w:themeColor="text1"/>
        </w:tcBorders>
      </w:tcPr>
    </w:tblStylePr>
    <w:tblStylePr w:type="band2Vert">
      <w:tblPr/>
      <w:tcPr>
        <w:tcBorders>
          <w:top w:val="single" w:sz="4" w:space="0" w:color="000000" w:themeColor="text1"/>
          <w:insideH w:val="single" w:sz="4" w:space="0" w:color="000000"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000000" w:themeColor="text1"/>
          <w:bottom w:val="nil"/>
          <w:insideH w:val="single" w:sz="4" w:space="0" w:color="000000" w:themeColor="text1"/>
        </w:tcBorders>
      </w:tcPr>
    </w:tblStylePr>
    <w:tblStylePr w:type="nwCell">
      <w:rPr>
        <w:rFonts w:asciiTheme="majorHAnsi" w:hAnsiTheme="majorHAnsi"/>
        <w:b/>
        <w:color w:val="000000"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berschrift1mitSUBohneNummer">
    <w:name w:val="Überschrift 1 mit SUB ohne Nummer"/>
    <w:basedOn w:val="berschrift1"/>
    <w:next w:val="Standard"/>
    <w:link w:val="berschrift1mitSUBohneNummerZchn"/>
    <w:uiPriority w:val="1"/>
    <w:qFormat/>
    <w:rsid w:val="001629FA"/>
    <w:pPr>
      <w:keepNext/>
      <w:keepLines/>
      <w:widowControl/>
      <w:numPr>
        <w:numId w:val="0"/>
      </w:numPr>
      <w:spacing w:before="0"/>
    </w:pPr>
  </w:style>
  <w:style w:type="character" w:customStyle="1" w:styleId="berschrift1mitSUBohneNummerZchn">
    <w:name w:val="Überschrift 1 mit SUB ohne Nummer Zchn"/>
    <w:basedOn w:val="berschrift1Zchn"/>
    <w:link w:val="berschrift1mitSUBohneNummer"/>
    <w:uiPriority w:val="1"/>
    <w:rsid w:val="001629FA"/>
    <w:rPr>
      <w:rFonts w:asciiTheme="majorHAnsi" w:eastAsiaTheme="majorEastAsia" w:hAnsiTheme="majorHAnsi" w:cstheme="majorBidi"/>
      <w:b/>
      <w:color w:val="000000" w:themeColor="text1"/>
      <w:sz w:val="36"/>
      <w:szCs w:val="32"/>
      <w:lang w:eastAsia="de-DE"/>
    </w:rPr>
  </w:style>
  <w:style w:type="paragraph" w:customStyle="1" w:styleId="berschrift1mitSUBmitNR">
    <w:name w:val="Überschrift 1 mit SUB mit NR"/>
    <w:basedOn w:val="berschrift1"/>
    <w:next w:val="Standard"/>
    <w:link w:val="berschrift1mitSUBmitNRZchn"/>
    <w:uiPriority w:val="2"/>
    <w:qFormat/>
    <w:rsid w:val="001629FA"/>
    <w:pPr>
      <w:keepNext/>
      <w:keepLines/>
      <w:widowControl/>
      <w:numPr>
        <w:numId w:val="0"/>
      </w:numPr>
      <w:tabs>
        <w:tab w:val="num" w:pos="663"/>
      </w:tabs>
      <w:spacing w:before="0"/>
      <w:ind w:left="663" w:hanging="663"/>
    </w:pPr>
  </w:style>
  <w:style w:type="character" w:customStyle="1" w:styleId="berschrift1mitSUBmitNRZchn">
    <w:name w:val="Überschrift 1 mit SUB mit NR Zchn"/>
    <w:basedOn w:val="berschrift1Zchn"/>
    <w:link w:val="berschrift1mitSUBmitNR"/>
    <w:uiPriority w:val="2"/>
    <w:rsid w:val="001629FA"/>
    <w:rPr>
      <w:rFonts w:asciiTheme="majorHAnsi" w:eastAsiaTheme="majorEastAsia" w:hAnsiTheme="majorHAnsi" w:cstheme="majorBidi"/>
      <w:b/>
      <w:color w:val="000000" w:themeColor="text1"/>
      <w:sz w:val="36"/>
      <w:szCs w:val="32"/>
      <w:lang w:eastAsia="de-DE"/>
    </w:rPr>
  </w:style>
  <w:style w:type="character" w:customStyle="1" w:styleId="normaltextrun">
    <w:name w:val="normaltextrun"/>
    <w:basedOn w:val="Absatz-Standardschriftart"/>
    <w:rsid w:val="001629FA"/>
  </w:style>
  <w:style w:type="paragraph" w:styleId="StandardWeb">
    <w:name w:val="Normal (Web)"/>
    <w:basedOn w:val="Standard"/>
    <w:uiPriority w:val="99"/>
    <w:semiHidden/>
    <w:unhideWhenUsed/>
    <w:rsid w:val="00AC1BD5"/>
    <w:pPr>
      <w:spacing w:before="100" w:beforeAutospacing="1" w:after="100" w:afterAutospacing="1"/>
    </w:pPr>
    <w:rPr>
      <w:rFonts w:ascii="Times New Roman" w:hAnsi="Times New Roman"/>
      <w:sz w:val="24"/>
    </w:rPr>
  </w:style>
  <w:style w:type="paragraph" w:styleId="Textkrper">
    <w:name w:val="Body Text"/>
    <w:basedOn w:val="Standard"/>
    <w:link w:val="TextkrperZchn"/>
    <w:uiPriority w:val="1"/>
    <w:qFormat/>
    <w:rsid w:val="005B2A82"/>
    <w:pPr>
      <w:widowControl w:val="0"/>
      <w:autoSpaceDE w:val="0"/>
      <w:autoSpaceDN w:val="0"/>
      <w:spacing w:line="264" w:lineRule="auto"/>
    </w:pPr>
    <w:rPr>
      <w:rFonts w:eastAsia="Arial" w:cs="Arial"/>
      <w:szCs w:val="22"/>
      <w:lang w:eastAsia="en-US"/>
    </w:rPr>
  </w:style>
  <w:style w:type="character" w:customStyle="1" w:styleId="TextkrperZchn">
    <w:name w:val="Textkörper Zchn"/>
    <w:basedOn w:val="Absatz-Standardschriftart"/>
    <w:link w:val="Textkrper"/>
    <w:uiPriority w:val="1"/>
    <w:rsid w:val="005B2A82"/>
    <w:rPr>
      <w:rFonts w:ascii="Arial" w:eastAsia="Arial" w:hAnsi="Arial" w:cs="Arial"/>
    </w:rPr>
  </w:style>
  <w:style w:type="paragraph" w:styleId="berarbeitung">
    <w:name w:val="Revision"/>
    <w:hidden/>
    <w:uiPriority w:val="99"/>
    <w:semiHidden/>
    <w:rsid w:val="009017AC"/>
    <w:pPr>
      <w:spacing w:after="0" w:line="240" w:lineRule="auto"/>
      <w:jc w:val="left"/>
    </w:pPr>
    <w:rPr>
      <w:rFonts w:ascii="Arial" w:eastAsia="Times New Roman" w:hAnsi="Arial" w:cs="Times New Roman"/>
      <w:szCs w:val="24"/>
      <w:lang w:eastAsia="de-DE"/>
    </w:rPr>
  </w:style>
  <w:style w:type="character" w:styleId="NichtaufgelsteErwhnung">
    <w:name w:val="Unresolved Mention"/>
    <w:basedOn w:val="Absatz-Standardschriftart"/>
    <w:uiPriority w:val="99"/>
    <w:semiHidden/>
    <w:unhideWhenUsed/>
    <w:rsid w:val="003E6301"/>
    <w:rPr>
      <w:color w:val="605E5C"/>
      <w:shd w:val="clear" w:color="auto" w:fill="E1DFDD"/>
    </w:rPr>
  </w:style>
  <w:style w:type="character" w:styleId="BesuchterLink">
    <w:name w:val="FollowedHyperlink"/>
    <w:basedOn w:val="Absatz-Standardschriftart"/>
    <w:uiPriority w:val="99"/>
    <w:semiHidden/>
    <w:unhideWhenUsed/>
    <w:rsid w:val="002275FB"/>
    <w:rPr>
      <w:color w:val="B2B2B2" w:themeColor="followedHyperlink"/>
      <w:u w:val="single"/>
    </w:rPr>
  </w:style>
  <w:style w:type="character" w:customStyle="1" w:styleId="eop">
    <w:name w:val="eop"/>
    <w:basedOn w:val="Absatz-Standardschriftart"/>
    <w:rsid w:val="000C2948"/>
  </w:style>
  <w:style w:type="paragraph" w:customStyle="1" w:styleId="paragraph">
    <w:name w:val="paragraph"/>
    <w:basedOn w:val="Standard"/>
    <w:rsid w:val="00DA70DA"/>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34953807">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62176407">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772169266">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0523038">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94643111">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231381420">
      <w:bodyDiv w:val="1"/>
      <w:marLeft w:val="0"/>
      <w:marRight w:val="0"/>
      <w:marTop w:val="0"/>
      <w:marBottom w:val="0"/>
      <w:divBdr>
        <w:top w:val="none" w:sz="0" w:space="0" w:color="auto"/>
        <w:left w:val="none" w:sz="0" w:space="0" w:color="auto"/>
        <w:bottom w:val="none" w:sz="0" w:space="0" w:color="auto"/>
        <w:right w:val="none" w:sz="0" w:space="0" w:color="auto"/>
      </w:divBdr>
    </w:div>
    <w:div w:id="1355418284">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571428052">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2798025">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00942180">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DE/TXT/?uri=CELEX:32022R057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adoni\AppData\Roaming\Microsoft\Templates\Vorlagen\PD-Berich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17CF67B6AE4D129DA42C78E03351D5"/>
        <w:category>
          <w:name w:val="Allgemein"/>
          <w:gallery w:val="placeholder"/>
        </w:category>
        <w:types>
          <w:type w:val="bbPlcHdr"/>
        </w:types>
        <w:behaviors>
          <w:behavior w:val="content"/>
        </w:behaviors>
        <w:guid w:val="{9ECD3123-3430-4BDA-92DE-1264DAAFE8CA}"/>
      </w:docPartPr>
      <w:docPartBody>
        <w:p w:rsidR="009E2B8E" w:rsidRDefault="005C19CB" w:rsidP="005C19CB">
          <w:pPr>
            <w:pStyle w:val="E117CF67B6AE4D129DA42C78E03351D52"/>
          </w:pPr>
          <w:r>
            <w:rPr>
              <w:rStyle w:val="Platzhaltertext"/>
              <w:rFonts w:eastAsiaTheme="minorHAnsi"/>
              <w:szCs w:val="22"/>
            </w:rPr>
            <w:t>Name Zusatz</w:t>
          </w:r>
        </w:p>
      </w:docPartBody>
    </w:docPart>
    <w:docPart>
      <w:docPartPr>
        <w:name w:val="50203BDCE54442AB892A3BFA54D0A687"/>
        <w:category>
          <w:name w:val="Allgemein"/>
          <w:gallery w:val="placeholder"/>
        </w:category>
        <w:types>
          <w:type w:val="bbPlcHdr"/>
        </w:types>
        <w:behaviors>
          <w:behavior w:val="content"/>
        </w:behaviors>
        <w:guid w:val="{77038EB5-2BA8-432A-A09B-0C9E8A00FDDA}"/>
      </w:docPartPr>
      <w:docPartBody>
        <w:p w:rsidR="009E2B8E" w:rsidRDefault="005C19CB" w:rsidP="005C19CB">
          <w:pPr>
            <w:pStyle w:val="50203BDCE54442AB892A3BFA54D0A6872"/>
          </w:pPr>
          <w:r>
            <w:rPr>
              <w:rStyle w:val="Platzhaltertext"/>
              <w:rFonts w:eastAsiaTheme="minorHAnsi"/>
              <w:szCs w:val="22"/>
            </w:rPr>
            <w:t>Straße und Hausnummer</w:t>
          </w:r>
        </w:p>
      </w:docPartBody>
    </w:docPart>
    <w:docPart>
      <w:docPartPr>
        <w:name w:val="FD573F3A617045F98EFCF43C68D113AF"/>
        <w:category>
          <w:name w:val="Allgemein"/>
          <w:gallery w:val="placeholder"/>
        </w:category>
        <w:types>
          <w:type w:val="bbPlcHdr"/>
        </w:types>
        <w:behaviors>
          <w:behavior w:val="content"/>
        </w:behaviors>
        <w:guid w:val="{A75E02E7-0B63-4C98-9B1C-369EF57C3B52}"/>
      </w:docPartPr>
      <w:docPartBody>
        <w:p w:rsidR="009E2B8E" w:rsidRDefault="005C19CB" w:rsidP="005C19CB">
          <w:pPr>
            <w:pStyle w:val="FD573F3A617045F98EFCF43C68D113AF2"/>
          </w:pPr>
          <w:r>
            <w:rPr>
              <w:rStyle w:val="Platzhaltertext"/>
              <w:rFonts w:eastAsiaTheme="minorHAnsi"/>
              <w:szCs w:val="22"/>
            </w:rPr>
            <w:t>PLZ und Ort</w:t>
          </w:r>
        </w:p>
      </w:docPartBody>
    </w:docPart>
    <w:docPart>
      <w:docPartPr>
        <w:name w:val="46474432525C499191F9534499E8A372"/>
        <w:category>
          <w:name w:val="Allgemein"/>
          <w:gallery w:val="placeholder"/>
        </w:category>
        <w:types>
          <w:type w:val="bbPlcHdr"/>
        </w:types>
        <w:behaviors>
          <w:behavior w:val="content"/>
        </w:behaviors>
        <w:guid w:val="{86C5EE29-F68B-41A0-9B1E-7E359B4F1405}"/>
      </w:docPartPr>
      <w:docPartBody>
        <w:p w:rsidR="009E2B8E" w:rsidRDefault="005C19CB" w:rsidP="005C19CB">
          <w:pPr>
            <w:pStyle w:val="46474432525C499191F9534499E8A3721"/>
          </w:pPr>
          <w:r w:rsidRPr="001629FA">
            <w:rPr>
              <w:rStyle w:val="Platzhaltertext"/>
              <w:rFonts w:eastAsiaTheme="minorHAnsi"/>
              <w:sz w:val="22"/>
              <w:szCs w:val="22"/>
            </w:rPr>
            <w:t>Name des Unternehmens</w:t>
          </w:r>
        </w:p>
      </w:docPartBody>
    </w:docPart>
    <w:docPart>
      <w:docPartPr>
        <w:name w:val="48E7849CA51E4155B16CEB216F3A1851"/>
        <w:category>
          <w:name w:val="Allgemein"/>
          <w:gallery w:val="placeholder"/>
        </w:category>
        <w:types>
          <w:type w:val="bbPlcHdr"/>
        </w:types>
        <w:behaviors>
          <w:behavior w:val="content"/>
        </w:behaviors>
        <w:guid w:val="{D59A3FAE-6315-4595-B4B2-6590A97991DD}"/>
      </w:docPartPr>
      <w:docPartBody>
        <w:p w:rsidR="009E2B8E" w:rsidRDefault="005C19CB" w:rsidP="005C19CB">
          <w:pPr>
            <w:pStyle w:val="48E7849CA51E4155B16CEB216F3A18511"/>
          </w:pPr>
          <w:r>
            <w:rPr>
              <w:rStyle w:val="Platzhaltertext"/>
              <w:rFonts w:eastAsiaTheme="minorHAnsi"/>
              <w:szCs w:val="22"/>
            </w:rPr>
            <w:t>EUR netto eingeben</w:t>
          </w:r>
        </w:p>
      </w:docPartBody>
    </w:docPart>
    <w:docPart>
      <w:docPartPr>
        <w:name w:val="6C2463112B514E4BAF787C0D694AE87E"/>
        <w:category>
          <w:name w:val="Allgemein"/>
          <w:gallery w:val="placeholder"/>
        </w:category>
        <w:types>
          <w:type w:val="bbPlcHdr"/>
        </w:types>
        <w:behaviors>
          <w:behavior w:val="content"/>
        </w:behaviors>
        <w:guid w:val="{32BA58D8-DDFC-47D2-829F-668746D0338F}"/>
      </w:docPartPr>
      <w:docPartBody>
        <w:p w:rsidR="009E2B8E" w:rsidRDefault="005C19CB" w:rsidP="005C19CB">
          <w:pPr>
            <w:pStyle w:val="6C2463112B514E4BAF787C0D694AE87E1"/>
          </w:pPr>
          <w:r>
            <w:rPr>
              <w:rStyle w:val="Platzhaltertext"/>
              <w:rFonts w:eastAsiaTheme="minorHAnsi"/>
              <w:szCs w:val="22"/>
            </w:rPr>
            <w:t>EUR netto eingeben</w:t>
          </w:r>
        </w:p>
      </w:docPartBody>
    </w:docPart>
    <w:docPart>
      <w:docPartPr>
        <w:name w:val="544602C73FAA4306884E5BDD92686B4B"/>
        <w:category>
          <w:name w:val="Allgemein"/>
          <w:gallery w:val="placeholder"/>
        </w:category>
        <w:types>
          <w:type w:val="bbPlcHdr"/>
        </w:types>
        <w:behaviors>
          <w:behavior w:val="content"/>
        </w:behaviors>
        <w:guid w:val="{2C23D17D-CB28-4995-A8B2-03C3A351C74F}"/>
      </w:docPartPr>
      <w:docPartBody>
        <w:p w:rsidR="009E2B8E" w:rsidRDefault="005C19CB" w:rsidP="005C19CB">
          <w:pPr>
            <w:pStyle w:val="544602C73FAA4306884E5BDD92686B4B1"/>
          </w:pPr>
          <w:r>
            <w:rPr>
              <w:rStyle w:val="Platzhaltertext"/>
              <w:rFonts w:eastAsiaTheme="minorHAnsi"/>
              <w:szCs w:val="22"/>
            </w:rPr>
            <w:t>EUR netto eingeben</w:t>
          </w:r>
        </w:p>
      </w:docPartBody>
    </w:docPart>
    <w:docPart>
      <w:docPartPr>
        <w:name w:val="43B9C518174E4AAD9C26A630A8947E0F"/>
        <w:category>
          <w:name w:val="Allgemein"/>
          <w:gallery w:val="placeholder"/>
        </w:category>
        <w:types>
          <w:type w:val="bbPlcHdr"/>
        </w:types>
        <w:behaviors>
          <w:behavior w:val="content"/>
        </w:behaviors>
        <w:guid w:val="{66DEF4C8-A8B9-460F-A561-19D0253F9B5C}"/>
      </w:docPartPr>
      <w:docPartBody>
        <w:p w:rsidR="009E2B8E" w:rsidRDefault="005C19CB" w:rsidP="005C19CB">
          <w:pPr>
            <w:pStyle w:val="43B9C518174E4AAD9C26A630A8947E0F1"/>
          </w:pPr>
          <w:r>
            <w:rPr>
              <w:rStyle w:val="Platzhaltertext"/>
              <w:rFonts w:eastAsiaTheme="minorHAnsi"/>
              <w:szCs w:val="22"/>
            </w:rPr>
            <w:t>Durchschnitt eingeben</w:t>
          </w:r>
        </w:p>
      </w:docPartBody>
    </w:docPart>
    <w:docPart>
      <w:docPartPr>
        <w:name w:val="D222A6CCF19A4239BA5B493B8D533326"/>
        <w:category>
          <w:name w:val="Allgemein"/>
          <w:gallery w:val="placeholder"/>
        </w:category>
        <w:types>
          <w:type w:val="bbPlcHdr"/>
        </w:types>
        <w:behaviors>
          <w:behavior w:val="content"/>
        </w:behaviors>
        <w:guid w:val="{1A92A596-4285-4D72-AD8C-9C8EDE9ED5F1}"/>
      </w:docPartPr>
      <w:docPartBody>
        <w:p w:rsidR="009E2B8E" w:rsidRDefault="005C19CB" w:rsidP="005C19CB">
          <w:pPr>
            <w:pStyle w:val="D222A6CCF19A4239BA5B493B8D5333261"/>
          </w:pPr>
          <w:r>
            <w:rPr>
              <w:rStyle w:val="Platzhaltertext"/>
              <w:rFonts w:eastAsiaTheme="minorHAnsi"/>
              <w:szCs w:val="22"/>
            </w:rPr>
            <w:t>Durchschnitt eingeben</w:t>
          </w:r>
        </w:p>
      </w:docPartBody>
    </w:docPart>
    <w:docPart>
      <w:docPartPr>
        <w:name w:val="A4E7E74107394452B95F709BB2126B32"/>
        <w:category>
          <w:name w:val="Allgemein"/>
          <w:gallery w:val="placeholder"/>
        </w:category>
        <w:types>
          <w:type w:val="bbPlcHdr"/>
        </w:types>
        <w:behaviors>
          <w:behavior w:val="content"/>
        </w:behaviors>
        <w:guid w:val="{0A0AED83-75F4-46B9-94DE-25A7D972A4B8}"/>
      </w:docPartPr>
      <w:docPartBody>
        <w:p w:rsidR="009E2B8E" w:rsidRDefault="005C19CB" w:rsidP="005C19CB">
          <w:pPr>
            <w:pStyle w:val="A4E7E74107394452B95F709BB2126B321"/>
          </w:pPr>
          <w:r w:rsidRPr="00D7018E">
            <w:rPr>
              <w:rStyle w:val="Platzhaltertext"/>
              <w:rFonts w:eastAsiaTheme="minorHAnsi"/>
              <w:color w:val="0E2841" w:themeColor="text2"/>
              <w:szCs w:val="22"/>
            </w:rPr>
            <w:t>Referenznummer eingeben</w:t>
          </w:r>
        </w:p>
      </w:docPartBody>
    </w:docPart>
    <w:docPart>
      <w:docPartPr>
        <w:name w:val="0D14511095B043F4B594DF44A43B926C"/>
        <w:category>
          <w:name w:val="Allgemein"/>
          <w:gallery w:val="placeholder"/>
        </w:category>
        <w:types>
          <w:type w:val="bbPlcHdr"/>
        </w:types>
        <w:behaviors>
          <w:behavior w:val="content"/>
        </w:behaviors>
        <w:guid w:val="{CD124A28-51AA-455F-8D2F-0651BE60371E}"/>
      </w:docPartPr>
      <w:docPartBody>
        <w:p w:rsidR="009E2B8E" w:rsidRDefault="005C19CB" w:rsidP="005C19CB">
          <w:pPr>
            <w:pStyle w:val="0D14511095B043F4B594DF44A43B926C1"/>
          </w:pPr>
          <w:r>
            <w:rPr>
              <w:rStyle w:val="Platzhaltertext"/>
              <w:rFonts w:eastAsiaTheme="minorHAnsi"/>
              <w:szCs w:val="22"/>
            </w:rPr>
            <w:t>Bezeichnung des Projektes</w:t>
          </w:r>
        </w:p>
      </w:docPartBody>
    </w:docPart>
    <w:docPart>
      <w:docPartPr>
        <w:name w:val="6895F3CD47364E88AFFD826CA0CA75AE"/>
        <w:category>
          <w:name w:val="Allgemein"/>
          <w:gallery w:val="placeholder"/>
        </w:category>
        <w:types>
          <w:type w:val="bbPlcHdr"/>
        </w:types>
        <w:behaviors>
          <w:behavior w:val="content"/>
        </w:behaviors>
        <w:guid w:val="{2062254D-D9D0-4C9E-B9CE-D7AB8BEEAEDC}"/>
      </w:docPartPr>
      <w:docPartBody>
        <w:p w:rsidR="009E2B8E" w:rsidRDefault="005C19CB" w:rsidP="005C19CB">
          <w:pPr>
            <w:pStyle w:val="6895F3CD47364E88AFFD826CA0CA75AE1"/>
          </w:pPr>
          <w:r>
            <w:rPr>
              <w:rStyle w:val="Platzhaltertext"/>
              <w:rFonts w:eastAsiaTheme="minorHAnsi"/>
            </w:rPr>
            <w:t>TT.MM.JJJJ</w:t>
          </w:r>
        </w:p>
      </w:docPartBody>
    </w:docPart>
    <w:docPart>
      <w:docPartPr>
        <w:name w:val="F5C2839385304287B59C23C4395DC2E3"/>
        <w:category>
          <w:name w:val="Allgemein"/>
          <w:gallery w:val="placeholder"/>
        </w:category>
        <w:types>
          <w:type w:val="bbPlcHdr"/>
        </w:types>
        <w:behaviors>
          <w:behavior w:val="content"/>
        </w:behaviors>
        <w:guid w:val="{29CB3F9F-4A06-4EE2-896E-89E39A9C61B1}"/>
      </w:docPartPr>
      <w:docPartBody>
        <w:p w:rsidR="009E2B8E" w:rsidRDefault="005C19CB" w:rsidP="005C19CB">
          <w:pPr>
            <w:pStyle w:val="F5C2839385304287B59C23C4395DC2E31"/>
          </w:pPr>
          <w:r>
            <w:rPr>
              <w:rStyle w:val="Platzhaltertext"/>
              <w:rFonts w:eastAsiaTheme="minorHAnsi"/>
            </w:rPr>
            <w:t>TT.MM.JJJJ</w:t>
          </w:r>
        </w:p>
      </w:docPartBody>
    </w:docPart>
    <w:docPart>
      <w:docPartPr>
        <w:name w:val="A6A4A7E6793B4633A5792151ECAEF78A"/>
        <w:category>
          <w:name w:val="Allgemein"/>
          <w:gallery w:val="placeholder"/>
        </w:category>
        <w:types>
          <w:type w:val="bbPlcHdr"/>
        </w:types>
        <w:behaviors>
          <w:behavior w:val="content"/>
        </w:behaviors>
        <w:guid w:val="{09E4B33F-A151-400A-B69C-48E0B433E2E9}"/>
      </w:docPartPr>
      <w:docPartBody>
        <w:p w:rsidR="009E2B8E" w:rsidRDefault="005C19CB" w:rsidP="005C19CB">
          <w:pPr>
            <w:pStyle w:val="A6A4A7E6793B4633A5792151ECAEF78A1"/>
          </w:pPr>
          <w:r>
            <w:rPr>
              <w:rStyle w:val="Platzhaltertext"/>
              <w:rFonts w:eastAsiaTheme="minorHAnsi"/>
              <w:szCs w:val="22"/>
            </w:rPr>
            <w:t>Aussagekräftige Beschreibung der erbrachten Leistungen</w:t>
          </w:r>
        </w:p>
      </w:docPartBody>
    </w:docPart>
    <w:docPart>
      <w:docPartPr>
        <w:name w:val="1A94FEA4FAE2469C99C4F6EBCFA9A459"/>
        <w:category>
          <w:name w:val="Allgemein"/>
          <w:gallery w:val="placeholder"/>
        </w:category>
        <w:types>
          <w:type w:val="bbPlcHdr"/>
        </w:types>
        <w:behaviors>
          <w:behavior w:val="content"/>
        </w:behaviors>
        <w:guid w:val="{71423B15-88B3-46F8-AEB3-B4919C1E5E03}"/>
      </w:docPartPr>
      <w:docPartBody>
        <w:p w:rsidR="0057626B" w:rsidRDefault="009E2B8E" w:rsidP="009E2B8E">
          <w:pPr>
            <w:pStyle w:val="1A94FEA4FAE2469C99C4F6EBCFA9A459"/>
          </w:pPr>
          <w:r>
            <w:rPr>
              <w:rStyle w:val="Platzhaltertext"/>
              <w:rFonts w:eastAsiaTheme="minorHAnsi"/>
            </w:rPr>
            <w:t>EUR netto eingeben</w:t>
          </w:r>
        </w:p>
      </w:docPartBody>
    </w:docPart>
    <w:docPart>
      <w:docPartPr>
        <w:name w:val="9931043A884145F4BCC5A2A4549BE979"/>
        <w:category>
          <w:name w:val="Allgemein"/>
          <w:gallery w:val="placeholder"/>
        </w:category>
        <w:types>
          <w:type w:val="bbPlcHdr"/>
        </w:types>
        <w:behaviors>
          <w:behavior w:val="content"/>
        </w:behaviors>
        <w:guid w:val="{24C2EDBF-A0C8-471C-9914-37EADEDA85EF}"/>
      </w:docPartPr>
      <w:docPartBody>
        <w:p w:rsidR="0057626B" w:rsidRDefault="009E2B8E" w:rsidP="009E2B8E">
          <w:pPr>
            <w:pStyle w:val="9931043A884145F4BCC5A2A4549BE979"/>
          </w:pPr>
          <w:r>
            <w:rPr>
              <w:rStyle w:val="Platzhaltertext"/>
              <w:rFonts w:eastAsiaTheme="minorHAnsi"/>
            </w:rPr>
            <w:t>EUR netto eingeben</w:t>
          </w:r>
        </w:p>
      </w:docPartBody>
    </w:docPart>
    <w:docPart>
      <w:docPartPr>
        <w:name w:val="6FDCAF542F504EF7BE3D5ED4EEB2360C"/>
        <w:category>
          <w:name w:val="Allgemein"/>
          <w:gallery w:val="placeholder"/>
        </w:category>
        <w:types>
          <w:type w:val="bbPlcHdr"/>
        </w:types>
        <w:behaviors>
          <w:behavior w:val="content"/>
        </w:behaviors>
        <w:guid w:val="{E54BE36B-47C6-4A27-BF9D-5575379D459D}"/>
      </w:docPartPr>
      <w:docPartBody>
        <w:p w:rsidR="0057626B" w:rsidRDefault="009E2B8E" w:rsidP="009E2B8E">
          <w:pPr>
            <w:pStyle w:val="6FDCAF542F504EF7BE3D5ED4EEB2360C"/>
          </w:pPr>
          <w:r>
            <w:rPr>
              <w:rStyle w:val="Platzhaltertext"/>
              <w:rFonts w:eastAsiaTheme="minorHAnsi"/>
            </w:rPr>
            <w:t>EUR netto eingeben</w:t>
          </w:r>
        </w:p>
      </w:docPartBody>
    </w:docPart>
    <w:docPart>
      <w:docPartPr>
        <w:name w:val="434D769B4E534B5EB23F30694A6290E8"/>
        <w:category>
          <w:name w:val="Allgemein"/>
          <w:gallery w:val="placeholder"/>
        </w:category>
        <w:types>
          <w:type w:val="bbPlcHdr"/>
        </w:types>
        <w:behaviors>
          <w:behavior w:val="content"/>
        </w:behaviors>
        <w:guid w:val="{37A9D099-A495-45D2-897F-AD54CE4F0C14}"/>
      </w:docPartPr>
      <w:docPartBody>
        <w:p w:rsidR="0010026F" w:rsidRDefault="0010026F" w:rsidP="0010026F">
          <w:pPr>
            <w:pStyle w:val="434D769B4E534B5EB23F30694A6290E8"/>
          </w:pPr>
          <w:r>
            <w:rPr>
              <w:rStyle w:val="Platzhaltertext"/>
              <w:rFonts w:eastAsiaTheme="minorHAnsi"/>
            </w:rPr>
            <w:t>Name des Unternehmens</w:t>
          </w:r>
        </w:p>
      </w:docPartBody>
    </w:docPart>
    <w:docPart>
      <w:docPartPr>
        <w:name w:val="6E51CBAFEC3840B8AA0B0A73AA2019A0"/>
        <w:category>
          <w:name w:val="Allgemein"/>
          <w:gallery w:val="placeholder"/>
        </w:category>
        <w:types>
          <w:type w:val="bbPlcHdr"/>
        </w:types>
        <w:behaviors>
          <w:behavior w:val="content"/>
        </w:behaviors>
        <w:guid w:val="{8499FEC6-F51B-4BE4-A5BD-ACB19E67F0A4}"/>
      </w:docPartPr>
      <w:docPartBody>
        <w:p w:rsidR="0010026F" w:rsidRDefault="0010026F" w:rsidP="0010026F">
          <w:pPr>
            <w:pStyle w:val="6E51CBAFEC3840B8AA0B0A73AA2019A0"/>
          </w:pPr>
          <w:r w:rsidRPr="001629FA">
            <w:rPr>
              <w:rStyle w:val="Platzhaltertext"/>
              <w:rFonts w:eastAsiaTheme="minorHAnsi"/>
              <w:sz w:val="22"/>
            </w:rPr>
            <w:t>Rechtsform</w:t>
          </w:r>
        </w:p>
      </w:docPartBody>
    </w:docPart>
    <w:docPart>
      <w:docPartPr>
        <w:name w:val="795EB5881F0249D38D61060E0FE4DA7F"/>
        <w:category>
          <w:name w:val="Allgemein"/>
          <w:gallery w:val="placeholder"/>
        </w:category>
        <w:types>
          <w:type w:val="bbPlcHdr"/>
        </w:types>
        <w:behaviors>
          <w:behavior w:val="content"/>
        </w:behaviors>
        <w:guid w:val="{41074E37-C07B-481B-8C16-A7594933231C}"/>
      </w:docPartPr>
      <w:docPartBody>
        <w:p w:rsidR="0010026F" w:rsidRDefault="0010026F" w:rsidP="0010026F">
          <w:pPr>
            <w:pStyle w:val="795EB5881F0249D38D61060E0FE4DA7F"/>
          </w:pPr>
          <w:r>
            <w:rPr>
              <w:rStyle w:val="Platzhaltertext"/>
              <w:rFonts w:eastAsiaTheme="minorHAnsi"/>
            </w:rPr>
            <w:t>Unternehmensgegenstand</w:t>
          </w:r>
        </w:p>
      </w:docPartBody>
    </w:docPart>
    <w:docPart>
      <w:docPartPr>
        <w:name w:val="B1BBEEF011134E44A5164EC17F61F58C"/>
        <w:category>
          <w:name w:val="Allgemein"/>
          <w:gallery w:val="placeholder"/>
        </w:category>
        <w:types>
          <w:type w:val="bbPlcHdr"/>
        </w:types>
        <w:behaviors>
          <w:behavior w:val="content"/>
        </w:behaviors>
        <w:guid w:val="{DBC6C476-9830-4140-A9FD-D7F2D7F3397E}"/>
      </w:docPartPr>
      <w:docPartBody>
        <w:p w:rsidR="0010026F" w:rsidRDefault="0010026F" w:rsidP="0010026F">
          <w:pPr>
            <w:pStyle w:val="B1BBEEF011134E44A5164EC17F61F58C"/>
          </w:pPr>
          <w:r>
            <w:rPr>
              <w:rStyle w:val="Platzhaltertext"/>
              <w:rFonts w:eastAsiaTheme="minorHAnsi"/>
            </w:rPr>
            <w:t>Geschäftsführer/Hauptverantwortlicher</w:t>
          </w:r>
        </w:p>
      </w:docPartBody>
    </w:docPart>
    <w:docPart>
      <w:docPartPr>
        <w:name w:val="1229D3A95E0D418CAE2BEA3C2502415C"/>
        <w:category>
          <w:name w:val="Allgemein"/>
          <w:gallery w:val="placeholder"/>
        </w:category>
        <w:types>
          <w:type w:val="bbPlcHdr"/>
        </w:types>
        <w:behaviors>
          <w:behavior w:val="content"/>
        </w:behaviors>
        <w:guid w:val="{C5C7C25D-6BE0-423D-B481-744A11CE74FA}"/>
      </w:docPartPr>
      <w:docPartBody>
        <w:p w:rsidR="0010026F" w:rsidRDefault="0010026F" w:rsidP="0010026F">
          <w:pPr>
            <w:pStyle w:val="1229D3A95E0D418CAE2BEA3C2502415C"/>
          </w:pPr>
          <w:r>
            <w:rPr>
              <w:rStyle w:val="Platzhaltertext"/>
              <w:rFonts w:eastAsiaTheme="minorHAnsi"/>
            </w:rPr>
            <w:t>Straße, Hausnummer</w:t>
          </w:r>
        </w:p>
      </w:docPartBody>
    </w:docPart>
    <w:docPart>
      <w:docPartPr>
        <w:name w:val="D678C66A994D441DB628EDA3A2EFB169"/>
        <w:category>
          <w:name w:val="Allgemein"/>
          <w:gallery w:val="placeholder"/>
        </w:category>
        <w:types>
          <w:type w:val="bbPlcHdr"/>
        </w:types>
        <w:behaviors>
          <w:behavior w:val="content"/>
        </w:behaviors>
        <w:guid w:val="{C94D32BA-FB17-46CC-B6BA-69117C39DF25}"/>
      </w:docPartPr>
      <w:docPartBody>
        <w:p w:rsidR="0010026F" w:rsidRDefault="0010026F" w:rsidP="0010026F">
          <w:pPr>
            <w:pStyle w:val="D678C66A994D441DB628EDA3A2EFB169"/>
          </w:pPr>
          <w:r>
            <w:rPr>
              <w:rStyle w:val="Platzhaltertext"/>
              <w:rFonts w:eastAsiaTheme="minorHAnsi"/>
            </w:rPr>
            <w:t>PLZ</w:t>
          </w:r>
        </w:p>
      </w:docPartBody>
    </w:docPart>
    <w:docPart>
      <w:docPartPr>
        <w:name w:val="736FC8A9E6B847D28A1364D97D53EE38"/>
        <w:category>
          <w:name w:val="Allgemein"/>
          <w:gallery w:val="placeholder"/>
        </w:category>
        <w:types>
          <w:type w:val="bbPlcHdr"/>
        </w:types>
        <w:behaviors>
          <w:behavior w:val="content"/>
        </w:behaviors>
        <w:guid w:val="{EE983359-7F07-4BAB-AA44-5F310C5ABBC3}"/>
      </w:docPartPr>
      <w:docPartBody>
        <w:p w:rsidR="0010026F" w:rsidRDefault="0010026F" w:rsidP="0010026F">
          <w:pPr>
            <w:pStyle w:val="736FC8A9E6B847D28A1364D97D53EE38"/>
          </w:pPr>
          <w:r>
            <w:rPr>
              <w:rStyle w:val="Platzhaltertext"/>
              <w:rFonts w:eastAsiaTheme="minorHAnsi"/>
            </w:rPr>
            <w:t>Ort</w:t>
          </w:r>
        </w:p>
      </w:docPartBody>
    </w:docPart>
    <w:docPart>
      <w:docPartPr>
        <w:name w:val="7E6F093A459940F7853EE46B61628F11"/>
        <w:category>
          <w:name w:val="Allgemein"/>
          <w:gallery w:val="placeholder"/>
        </w:category>
        <w:types>
          <w:type w:val="bbPlcHdr"/>
        </w:types>
        <w:behaviors>
          <w:behavior w:val="content"/>
        </w:behaviors>
        <w:guid w:val="{32675120-8EC2-46E4-A295-8322CFB6DF3D}"/>
      </w:docPartPr>
      <w:docPartBody>
        <w:p w:rsidR="0010026F" w:rsidRDefault="0010026F" w:rsidP="0010026F">
          <w:pPr>
            <w:pStyle w:val="7E6F093A459940F7853EE46B61628F11"/>
          </w:pPr>
          <w:r>
            <w:rPr>
              <w:rStyle w:val="Platzhaltertext"/>
              <w:rFonts w:eastAsiaTheme="minorHAnsi"/>
            </w:rPr>
            <w:t>Ansprechpartner</w:t>
          </w:r>
        </w:p>
      </w:docPartBody>
    </w:docPart>
    <w:docPart>
      <w:docPartPr>
        <w:name w:val="451E454B6BBB447692A280090E6A130E"/>
        <w:category>
          <w:name w:val="Allgemein"/>
          <w:gallery w:val="placeholder"/>
        </w:category>
        <w:types>
          <w:type w:val="bbPlcHdr"/>
        </w:types>
        <w:behaviors>
          <w:behavior w:val="content"/>
        </w:behaviors>
        <w:guid w:val="{D1F6CDDD-07A3-45B9-9754-427E2DB12855}"/>
      </w:docPartPr>
      <w:docPartBody>
        <w:p w:rsidR="0010026F" w:rsidRDefault="0010026F" w:rsidP="0010026F">
          <w:pPr>
            <w:pStyle w:val="451E454B6BBB447692A280090E6A130E"/>
          </w:pPr>
          <w:r>
            <w:rPr>
              <w:rStyle w:val="Platzhaltertext"/>
              <w:rFonts w:eastAsiaTheme="minorHAnsi"/>
            </w:rPr>
            <w:t>Telefon</w:t>
          </w:r>
        </w:p>
      </w:docPartBody>
    </w:docPart>
    <w:docPart>
      <w:docPartPr>
        <w:name w:val="48B9AEAC4BDA49ADB5A9E4294BC0332B"/>
        <w:category>
          <w:name w:val="Allgemein"/>
          <w:gallery w:val="placeholder"/>
        </w:category>
        <w:types>
          <w:type w:val="bbPlcHdr"/>
        </w:types>
        <w:behaviors>
          <w:behavior w:val="content"/>
        </w:behaviors>
        <w:guid w:val="{1F49A9F7-B440-4978-B148-E850649BFE5A}"/>
      </w:docPartPr>
      <w:docPartBody>
        <w:p w:rsidR="0010026F" w:rsidRDefault="0010026F" w:rsidP="0010026F">
          <w:pPr>
            <w:pStyle w:val="48B9AEAC4BDA49ADB5A9E4294BC0332B"/>
          </w:pPr>
          <w:r>
            <w:rPr>
              <w:rStyle w:val="Platzhaltertext"/>
              <w:rFonts w:eastAsiaTheme="minorHAnsi"/>
            </w:rPr>
            <w:t>Telefax</w:t>
          </w:r>
        </w:p>
      </w:docPartBody>
    </w:docPart>
    <w:docPart>
      <w:docPartPr>
        <w:name w:val="D44E7DEFB2B04D52B1523EAA6A94C6D3"/>
        <w:category>
          <w:name w:val="Allgemein"/>
          <w:gallery w:val="placeholder"/>
        </w:category>
        <w:types>
          <w:type w:val="bbPlcHdr"/>
        </w:types>
        <w:behaviors>
          <w:behavior w:val="content"/>
        </w:behaviors>
        <w:guid w:val="{8564302C-F611-45CB-B3D8-2A64FEA1E946}"/>
      </w:docPartPr>
      <w:docPartBody>
        <w:p w:rsidR="0010026F" w:rsidRDefault="0010026F" w:rsidP="0010026F">
          <w:pPr>
            <w:pStyle w:val="D44E7DEFB2B04D52B1523EAA6A94C6D3"/>
          </w:pPr>
          <w:r>
            <w:rPr>
              <w:rStyle w:val="Platzhaltertext"/>
              <w:rFonts w:eastAsiaTheme="minorHAnsi"/>
            </w:rPr>
            <w:t>E-Mail</w:t>
          </w:r>
        </w:p>
      </w:docPartBody>
    </w:docPart>
    <w:docPart>
      <w:docPartPr>
        <w:name w:val="654BFDFFED6B47BE87EBC63102E66EFC"/>
        <w:category>
          <w:name w:val="Allgemein"/>
          <w:gallery w:val="placeholder"/>
        </w:category>
        <w:types>
          <w:type w:val="bbPlcHdr"/>
        </w:types>
        <w:behaviors>
          <w:behavior w:val="content"/>
        </w:behaviors>
        <w:guid w:val="{0F6D24FA-3572-4949-AAF8-B3DBA60882E3}"/>
      </w:docPartPr>
      <w:docPartBody>
        <w:p w:rsidR="0010026F" w:rsidRDefault="0010026F" w:rsidP="0010026F">
          <w:pPr>
            <w:pStyle w:val="654BFDFFED6B47BE87EBC63102E66EFC"/>
          </w:pPr>
          <w:r>
            <w:rPr>
              <w:rStyle w:val="Platzhaltertext"/>
              <w:rFonts w:eastAsiaTheme="minorHAnsi"/>
            </w:rPr>
            <w:t>Homepage</w:t>
          </w:r>
        </w:p>
      </w:docPartBody>
    </w:docPart>
    <w:docPart>
      <w:docPartPr>
        <w:name w:val="F256CCCF262743A4B8A8FF687A314C0C"/>
        <w:category>
          <w:name w:val="Allgemein"/>
          <w:gallery w:val="placeholder"/>
        </w:category>
        <w:types>
          <w:type w:val="bbPlcHdr"/>
        </w:types>
        <w:behaviors>
          <w:behavior w:val="content"/>
        </w:behaviors>
        <w:guid w:val="{4AA6D57E-7352-4617-B299-B75802647913}"/>
      </w:docPartPr>
      <w:docPartBody>
        <w:p w:rsidR="0010026F" w:rsidRDefault="0010026F" w:rsidP="0010026F">
          <w:pPr>
            <w:pStyle w:val="F256CCCF262743A4B8A8FF687A314C0C"/>
          </w:pPr>
          <w:r>
            <w:rPr>
              <w:rStyle w:val="Platzhaltertext"/>
              <w:rFonts w:eastAsiaTheme="minorHAnsi"/>
            </w:rPr>
            <w:t>Ort, Datum eingeben</w:t>
          </w:r>
        </w:p>
      </w:docPartBody>
    </w:docPart>
    <w:docPart>
      <w:docPartPr>
        <w:name w:val="ABF684688D614ECC89A691A0F0FF2518"/>
        <w:category>
          <w:name w:val="Allgemein"/>
          <w:gallery w:val="placeholder"/>
        </w:category>
        <w:types>
          <w:type w:val="bbPlcHdr"/>
        </w:types>
        <w:behaviors>
          <w:behavior w:val="content"/>
        </w:behaviors>
        <w:guid w:val="{92FF23F7-0463-46B2-949F-07637256F36C}"/>
      </w:docPartPr>
      <w:docPartBody>
        <w:p w:rsidR="0010026F" w:rsidRDefault="0010026F" w:rsidP="0010026F">
          <w:pPr>
            <w:pStyle w:val="ABF684688D614ECC89A691A0F0FF2518"/>
          </w:pPr>
          <w:r>
            <w:rPr>
              <w:rStyle w:val="Platzhaltertext"/>
              <w:rFonts w:eastAsiaTheme="minorHAnsi"/>
            </w:rPr>
            <w:t>Name/n der die Erklärung abgebenden Person/en)</w:t>
          </w:r>
        </w:p>
      </w:docPartBody>
    </w:docPart>
    <w:docPart>
      <w:docPartPr>
        <w:name w:val="9ECC57DAEFC7454CAC91312CB106E2A6"/>
        <w:category>
          <w:name w:val="Allgemein"/>
          <w:gallery w:val="placeholder"/>
        </w:category>
        <w:types>
          <w:type w:val="bbPlcHdr"/>
        </w:types>
        <w:behaviors>
          <w:behavior w:val="content"/>
        </w:behaviors>
        <w:guid w:val="{65FB84D9-A5BB-4B4B-85AF-2D7870FFE585}"/>
      </w:docPartPr>
      <w:docPartBody>
        <w:p w:rsidR="009D02A6" w:rsidRDefault="00614AA1" w:rsidP="00614AA1">
          <w:pPr>
            <w:pStyle w:val="9ECC57DAEFC7454CAC91312CB106E2A6"/>
          </w:pPr>
          <w:r w:rsidRPr="00C50B87">
            <w:rPr>
              <w:rStyle w:val="Platzhaltertext"/>
              <w:rFonts w:cstheme="minorHAnsi"/>
            </w:rPr>
            <w:t>Name und Rechtsform eingeben</w:t>
          </w:r>
        </w:p>
      </w:docPartBody>
    </w:docPart>
    <w:docPart>
      <w:docPartPr>
        <w:name w:val="E545A7B38A924F4F827A5AE8EC2E2ED0"/>
        <w:category>
          <w:name w:val="Allgemein"/>
          <w:gallery w:val="placeholder"/>
        </w:category>
        <w:types>
          <w:type w:val="bbPlcHdr"/>
        </w:types>
        <w:behaviors>
          <w:behavior w:val="content"/>
        </w:behaviors>
        <w:guid w:val="{649829BD-7C69-43F0-9D5D-4577CD6B8DD9}"/>
      </w:docPartPr>
      <w:docPartBody>
        <w:p w:rsidR="009D02A6" w:rsidRDefault="00614AA1" w:rsidP="00614AA1">
          <w:pPr>
            <w:pStyle w:val="E545A7B38A924F4F827A5AE8EC2E2ED0"/>
          </w:pPr>
          <w:r w:rsidRPr="00C50B87">
            <w:rPr>
              <w:rStyle w:val="Platzhaltertext"/>
              <w:rFonts w:cstheme="minorHAnsi"/>
            </w:rPr>
            <w:t>Name und Anschrift des vertretungsberechtigten Bewerber-/Bietergemeinschaftsmitglieds eingeben</w:t>
          </w:r>
        </w:p>
      </w:docPartBody>
    </w:docPart>
    <w:docPart>
      <w:docPartPr>
        <w:name w:val="91EF0347D9B64796A7758E1E898F2BEC"/>
        <w:category>
          <w:name w:val="Allgemein"/>
          <w:gallery w:val="placeholder"/>
        </w:category>
        <w:types>
          <w:type w:val="bbPlcHdr"/>
        </w:types>
        <w:behaviors>
          <w:behavior w:val="content"/>
        </w:behaviors>
        <w:guid w:val="{AD838269-C7B9-4DA8-858D-5A672A991770}"/>
      </w:docPartPr>
      <w:docPartBody>
        <w:p w:rsidR="009D02A6" w:rsidRDefault="00614AA1" w:rsidP="00614AA1">
          <w:pPr>
            <w:pStyle w:val="91EF0347D9B64796A7758E1E898F2BEC"/>
          </w:pPr>
          <w:r w:rsidRPr="00C50B87">
            <w:rPr>
              <w:rStyle w:val="Platzhaltertext"/>
              <w:rFonts w:cstheme="minorHAnsi"/>
            </w:rPr>
            <w:t>Name des Unternehmens eingeben</w:t>
          </w:r>
        </w:p>
      </w:docPartBody>
    </w:docPart>
    <w:docPart>
      <w:docPartPr>
        <w:name w:val="55DEED2356774EAAB8AED04AB0A55815"/>
        <w:category>
          <w:name w:val="Allgemein"/>
          <w:gallery w:val="placeholder"/>
        </w:category>
        <w:types>
          <w:type w:val="bbPlcHdr"/>
        </w:types>
        <w:behaviors>
          <w:behavior w:val="content"/>
        </w:behaviors>
        <w:guid w:val="{5749AF6B-B839-47FD-8543-4872A8FAACE0}"/>
      </w:docPartPr>
      <w:docPartBody>
        <w:p w:rsidR="009D02A6" w:rsidRDefault="00614AA1" w:rsidP="00614AA1">
          <w:pPr>
            <w:pStyle w:val="55DEED2356774EAAB8AED04AB0A55815"/>
          </w:pPr>
          <w:r w:rsidRPr="00C50B87">
            <w:rPr>
              <w:rStyle w:val="Platzhaltertext"/>
              <w:rFonts w:cstheme="minorHAnsi"/>
            </w:rPr>
            <w:t>Anschrift des Unternehmens eingeben</w:t>
          </w:r>
        </w:p>
      </w:docPartBody>
    </w:docPart>
    <w:docPart>
      <w:docPartPr>
        <w:name w:val="81EE6EFC52754D1EAFC6E49C434BF09A"/>
        <w:category>
          <w:name w:val="Allgemein"/>
          <w:gallery w:val="placeholder"/>
        </w:category>
        <w:types>
          <w:type w:val="bbPlcHdr"/>
        </w:types>
        <w:behaviors>
          <w:behavior w:val="content"/>
        </w:behaviors>
        <w:guid w:val="{693F8E52-A92E-4A99-B6B2-4D5FFA6112FF}"/>
      </w:docPartPr>
      <w:docPartBody>
        <w:p w:rsidR="009D02A6" w:rsidRDefault="00614AA1" w:rsidP="00614AA1">
          <w:pPr>
            <w:pStyle w:val="81EE6EFC52754D1EAFC6E49C434BF09A"/>
          </w:pPr>
          <w:r w:rsidRPr="00C50B87">
            <w:rPr>
              <w:rStyle w:val="Platzhaltertext"/>
              <w:rFonts w:cstheme="minorHAnsi"/>
            </w:rPr>
            <w:t>Name der erklärenden natürlichen Person des Mitglieds eingeben</w:t>
          </w:r>
        </w:p>
      </w:docPartBody>
    </w:docPart>
    <w:docPart>
      <w:docPartPr>
        <w:name w:val="0529A24BEE124336A8FB50B7BEF4C984"/>
        <w:category>
          <w:name w:val="Allgemein"/>
          <w:gallery w:val="placeholder"/>
        </w:category>
        <w:types>
          <w:type w:val="bbPlcHdr"/>
        </w:types>
        <w:behaviors>
          <w:behavior w:val="content"/>
        </w:behaviors>
        <w:guid w:val="{51E2362E-C0D7-49F1-9355-CE7C2EA2C11A}"/>
      </w:docPartPr>
      <w:docPartBody>
        <w:p w:rsidR="009D02A6" w:rsidRDefault="00614AA1" w:rsidP="00614AA1">
          <w:pPr>
            <w:pStyle w:val="0529A24BEE124336A8FB50B7BEF4C984"/>
          </w:pPr>
          <w:r w:rsidRPr="00C50B87">
            <w:rPr>
              <w:rStyle w:val="Platzhaltertext"/>
              <w:rFonts w:cstheme="minorHAnsi"/>
            </w:rPr>
            <w:t>Ort, Datum</w:t>
          </w:r>
        </w:p>
      </w:docPartBody>
    </w:docPart>
    <w:docPart>
      <w:docPartPr>
        <w:name w:val="ABF09611851D4F8FBE088617749F2EF5"/>
        <w:category>
          <w:name w:val="Allgemein"/>
          <w:gallery w:val="placeholder"/>
        </w:category>
        <w:types>
          <w:type w:val="bbPlcHdr"/>
        </w:types>
        <w:behaviors>
          <w:behavior w:val="content"/>
        </w:behaviors>
        <w:guid w:val="{D63DDAF2-E430-4337-B6BA-93DCB0430100}"/>
      </w:docPartPr>
      <w:docPartBody>
        <w:p w:rsidR="009D02A6" w:rsidRDefault="00614AA1" w:rsidP="00614AA1">
          <w:pPr>
            <w:pStyle w:val="ABF09611851D4F8FBE088617749F2EF5"/>
          </w:pPr>
          <w:r w:rsidRPr="00C50B87">
            <w:rPr>
              <w:rStyle w:val="Platzhaltertext"/>
              <w:rFonts w:cstheme="minorHAnsi"/>
            </w:rPr>
            <w:t>Name des Unternehmens eingeben</w:t>
          </w:r>
        </w:p>
      </w:docPartBody>
    </w:docPart>
    <w:docPart>
      <w:docPartPr>
        <w:name w:val="3478B089ABD646F29B4D406CF7D5FA6E"/>
        <w:category>
          <w:name w:val="Allgemein"/>
          <w:gallery w:val="placeholder"/>
        </w:category>
        <w:types>
          <w:type w:val="bbPlcHdr"/>
        </w:types>
        <w:behaviors>
          <w:behavior w:val="content"/>
        </w:behaviors>
        <w:guid w:val="{BDB6F4FA-F7AB-44A6-B9BB-78632C3F4E91}"/>
      </w:docPartPr>
      <w:docPartBody>
        <w:p w:rsidR="009D02A6" w:rsidRDefault="00614AA1" w:rsidP="00614AA1">
          <w:pPr>
            <w:pStyle w:val="3478B089ABD646F29B4D406CF7D5FA6E"/>
          </w:pPr>
          <w:r w:rsidRPr="00C50B87">
            <w:rPr>
              <w:rStyle w:val="Platzhaltertext"/>
              <w:rFonts w:cstheme="minorHAnsi"/>
            </w:rPr>
            <w:t>Anschrift des Unternehmens eingeben</w:t>
          </w:r>
        </w:p>
      </w:docPartBody>
    </w:docPart>
    <w:docPart>
      <w:docPartPr>
        <w:name w:val="EFB9AC1F72D4430E889DC6A3409978A3"/>
        <w:category>
          <w:name w:val="Allgemein"/>
          <w:gallery w:val="placeholder"/>
        </w:category>
        <w:types>
          <w:type w:val="bbPlcHdr"/>
        </w:types>
        <w:behaviors>
          <w:behavior w:val="content"/>
        </w:behaviors>
        <w:guid w:val="{B73C7602-263F-4BC8-8F34-90C6FD5BB3C1}"/>
      </w:docPartPr>
      <w:docPartBody>
        <w:p w:rsidR="009D02A6" w:rsidRDefault="00614AA1" w:rsidP="00614AA1">
          <w:pPr>
            <w:pStyle w:val="EFB9AC1F72D4430E889DC6A3409978A3"/>
          </w:pPr>
          <w:r w:rsidRPr="00C50B87">
            <w:rPr>
              <w:rStyle w:val="Platzhaltertext"/>
              <w:rFonts w:cstheme="minorHAnsi"/>
            </w:rPr>
            <w:t>Name der erklärenden natürlichen Person des Mitglieds eingeben</w:t>
          </w:r>
        </w:p>
      </w:docPartBody>
    </w:docPart>
    <w:docPart>
      <w:docPartPr>
        <w:name w:val="8171091B44274A888EBA91ED651CC938"/>
        <w:category>
          <w:name w:val="Allgemein"/>
          <w:gallery w:val="placeholder"/>
        </w:category>
        <w:types>
          <w:type w:val="bbPlcHdr"/>
        </w:types>
        <w:behaviors>
          <w:behavior w:val="content"/>
        </w:behaviors>
        <w:guid w:val="{1A82D7A5-C4FF-4DA7-A532-75064ADA8200}"/>
      </w:docPartPr>
      <w:docPartBody>
        <w:p w:rsidR="009D02A6" w:rsidRDefault="00614AA1" w:rsidP="00614AA1">
          <w:pPr>
            <w:pStyle w:val="8171091B44274A888EBA91ED651CC938"/>
          </w:pPr>
          <w:r w:rsidRPr="00C50B87">
            <w:rPr>
              <w:rStyle w:val="Platzhaltertext"/>
              <w:rFonts w:cstheme="minorHAnsi"/>
            </w:rPr>
            <w:t>Ort, Datum</w:t>
          </w:r>
        </w:p>
      </w:docPartBody>
    </w:docPart>
    <w:docPart>
      <w:docPartPr>
        <w:name w:val="F61C96A400304EC7A1D700735127004D"/>
        <w:category>
          <w:name w:val="Allgemein"/>
          <w:gallery w:val="placeholder"/>
        </w:category>
        <w:types>
          <w:type w:val="bbPlcHdr"/>
        </w:types>
        <w:behaviors>
          <w:behavior w:val="content"/>
        </w:behaviors>
        <w:guid w:val="{49BA2F97-D989-4BB8-85D2-3D1EB3F5F0DA}"/>
      </w:docPartPr>
      <w:docPartBody>
        <w:p w:rsidR="009D02A6" w:rsidRDefault="00614AA1" w:rsidP="00614AA1">
          <w:pPr>
            <w:pStyle w:val="F61C96A400304EC7A1D700735127004D"/>
          </w:pPr>
          <w:r w:rsidRPr="00C50B87">
            <w:rPr>
              <w:rStyle w:val="Platzhaltertext"/>
              <w:rFonts w:cstheme="minorHAnsi"/>
            </w:rPr>
            <w:t>Name des Unternehmens eingeben</w:t>
          </w:r>
        </w:p>
      </w:docPartBody>
    </w:docPart>
    <w:docPart>
      <w:docPartPr>
        <w:name w:val="1C569E9A63DE488CAFD87D40684493F9"/>
        <w:category>
          <w:name w:val="Allgemein"/>
          <w:gallery w:val="placeholder"/>
        </w:category>
        <w:types>
          <w:type w:val="bbPlcHdr"/>
        </w:types>
        <w:behaviors>
          <w:behavior w:val="content"/>
        </w:behaviors>
        <w:guid w:val="{EAB397E2-1D7F-4139-ACA1-9608B8EE213B}"/>
      </w:docPartPr>
      <w:docPartBody>
        <w:p w:rsidR="009D02A6" w:rsidRDefault="00614AA1" w:rsidP="00614AA1">
          <w:pPr>
            <w:pStyle w:val="1C569E9A63DE488CAFD87D40684493F9"/>
          </w:pPr>
          <w:r w:rsidRPr="00C50B87">
            <w:rPr>
              <w:rStyle w:val="Platzhaltertext"/>
              <w:rFonts w:cstheme="minorHAnsi"/>
            </w:rPr>
            <w:t>Anschrift des Unternehmens eingeben</w:t>
          </w:r>
        </w:p>
      </w:docPartBody>
    </w:docPart>
    <w:docPart>
      <w:docPartPr>
        <w:name w:val="D93E18E39C694ED7B5FCB61D6A1923DC"/>
        <w:category>
          <w:name w:val="Allgemein"/>
          <w:gallery w:val="placeholder"/>
        </w:category>
        <w:types>
          <w:type w:val="bbPlcHdr"/>
        </w:types>
        <w:behaviors>
          <w:behavior w:val="content"/>
        </w:behaviors>
        <w:guid w:val="{013937DF-1648-4EF9-ADC7-A94A550D9A99}"/>
      </w:docPartPr>
      <w:docPartBody>
        <w:p w:rsidR="009D02A6" w:rsidRDefault="00614AA1" w:rsidP="00614AA1">
          <w:pPr>
            <w:pStyle w:val="D93E18E39C694ED7B5FCB61D6A1923DC"/>
          </w:pPr>
          <w:r w:rsidRPr="00C50B87">
            <w:rPr>
              <w:rStyle w:val="Platzhaltertext"/>
              <w:rFonts w:cstheme="minorHAnsi"/>
            </w:rPr>
            <w:t>Name der erklärenden natürlichen Person des Mitglieds eingeben</w:t>
          </w:r>
        </w:p>
      </w:docPartBody>
    </w:docPart>
    <w:docPart>
      <w:docPartPr>
        <w:name w:val="AF69A89A216B474F82BF18A74E919FAA"/>
        <w:category>
          <w:name w:val="Allgemein"/>
          <w:gallery w:val="placeholder"/>
        </w:category>
        <w:types>
          <w:type w:val="bbPlcHdr"/>
        </w:types>
        <w:behaviors>
          <w:behavior w:val="content"/>
        </w:behaviors>
        <w:guid w:val="{B069F9B1-7344-4DEB-9EF7-CB2196108524}"/>
      </w:docPartPr>
      <w:docPartBody>
        <w:p w:rsidR="009D02A6" w:rsidRDefault="00614AA1" w:rsidP="00614AA1">
          <w:pPr>
            <w:pStyle w:val="AF69A89A216B474F82BF18A74E919FAA"/>
          </w:pPr>
          <w:r w:rsidRPr="00C50B87">
            <w:rPr>
              <w:rStyle w:val="Platzhaltertext"/>
              <w:rFonts w:cstheme="minorHAnsi"/>
            </w:rPr>
            <w:t>Ort, Datum</w:t>
          </w:r>
        </w:p>
      </w:docPartBody>
    </w:docPart>
    <w:docPart>
      <w:docPartPr>
        <w:name w:val="321864A6FA5D48FC8866127BD9D3867D"/>
        <w:category>
          <w:name w:val="Allgemein"/>
          <w:gallery w:val="placeholder"/>
        </w:category>
        <w:types>
          <w:type w:val="bbPlcHdr"/>
        </w:types>
        <w:behaviors>
          <w:behavior w:val="content"/>
        </w:behaviors>
        <w:guid w:val="{3AB570A0-A78D-44AE-BEDB-6BE2D3F0C1E0}"/>
      </w:docPartPr>
      <w:docPartBody>
        <w:p w:rsidR="009D02A6" w:rsidRDefault="00614AA1" w:rsidP="00614AA1">
          <w:pPr>
            <w:pStyle w:val="321864A6FA5D48FC8866127BD9D3867D"/>
          </w:pPr>
          <w:r w:rsidRPr="00C50B87">
            <w:rPr>
              <w:rStyle w:val="Platzhaltertext"/>
              <w:rFonts w:cstheme="minorHAnsi"/>
            </w:rPr>
            <w:t>Beschreibung der (Teil-)Leistung eingeben</w:t>
          </w:r>
        </w:p>
      </w:docPartBody>
    </w:docPart>
    <w:docPart>
      <w:docPartPr>
        <w:name w:val="551C9231992F42A49314B5F679BD1CE4"/>
        <w:category>
          <w:name w:val="Allgemein"/>
          <w:gallery w:val="placeholder"/>
        </w:category>
        <w:types>
          <w:type w:val="bbPlcHdr"/>
        </w:types>
        <w:behaviors>
          <w:behavior w:val="content"/>
        </w:behaviors>
        <w:guid w:val="{F7641057-7240-42FD-92CA-AAB0FA459DFB}"/>
      </w:docPartPr>
      <w:docPartBody>
        <w:p w:rsidR="009D02A6" w:rsidRDefault="00614AA1" w:rsidP="00614AA1">
          <w:pPr>
            <w:pStyle w:val="551C9231992F42A49314B5F679BD1CE4"/>
          </w:pPr>
          <w:r w:rsidRPr="00C50B87">
            <w:rPr>
              <w:rStyle w:val="Platzhaltertext"/>
              <w:rFonts w:cstheme="minorHAnsi"/>
            </w:rPr>
            <w:t>Name des Unterauftragnehmers eingeben</w:t>
          </w:r>
        </w:p>
      </w:docPartBody>
    </w:docPart>
    <w:docPart>
      <w:docPartPr>
        <w:name w:val="E1E3E4AABBF144B3BD49B8335B710412"/>
        <w:category>
          <w:name w:val="Allgemein"/>
          <w:gallery w:val="placeholder"/>
        </w:category>
        <w:types>
          <w:type w:val="bbPlcHdr"/>
        </w:types>
        <w:behaviors>
          <w:behavior w:val="content"/>
        </w:behaviors>
        <w:guid w:val="{72089148-4958-4990-A883-7631142ACBE7}"/>
      </w:docPartPr>
      <w:docPartBody>
        <w:p w:rsidR="009D02A6" w:rsidRDefault="00614AA1" w:rsidP="00614AA1">
          <w:pPr>
            <w:pStyle w:val="E1E3E4AABBF144B3BD49B8335B710412"/>
          </w:pPr>
          <w:r w:rsidRPr="00C50B87">
            <w:rPr>
              <w:rStyle w:val="Platzhaltertext"/>
              <w:rFonts w:cstheme="minorHAnsi"/>
            </w:rPr>
            <w:t>Beschreibung der (Teil-)Leistung eingeben</w:t>
          </w:r>
        </w:p>
      </w:docPartBody>
    </w:docPart>
    <w:docPart>
      <w:docPartPr>
        <w:name w:val="E34DCEE1F83A42D98BFA8724C3CBC099"/>
        <w:category>
          <w:name w:val="Allgemein"/>
          <w:gallery w:val="placeholder"/>
        </w:category>
        <w:types>
          <w:type w:val="bbPlcHdr"/>
        </w:types>
        <w:behaviors>
          <w:behavior w:val="content"/>
        </w:behaviors>
        <w:guid w:val="{C066C54A-DF49-499A-A077-8C763A83BA94}"/>
      </w:docPartPr>
      <w:docPartBody>
        <w:p w:rsidR="009D02A6" w:rsidRDefault="00614AA1" w:rsidP="00614AA1">
          <w:pPr>
            <w:pStyle w:val="E34DCEE1F83A42D98BFA8724C3CBC099"/>
          </w:pPr>
          <w:r w:rsidRPr="00C50B87">
            <w:rPr>
              <w:rStyle w:val="Platzhaltertext"/>
              <w:rFonts w:cstheme="minorHAnsi"/>
            </w:rPr>
            <w:t>Name des Unterauftragnehmers eingeben</w:t>
          </w:r>
        </w:p>
      </w:docPartBody>
    </w:docPart>
    <w:docPart>
      <w:docPartPr>
        <w:name w:val="8820BFAB22024918AB9124FDACC7585F"/>
        <w:category>
          <w:name w:val="Allgemein"/>
          <w:gallery w:val="placeholder"/>
        </w:category>
        <w:types>
          <w:type w:val="bbPlcHdr"/>
        </w:types>
        <w:behaviors>
          <w:behavior w:val="content"/>
        </w:behaviors>
        <w:guid w:val="{F16100D9-0815-4805-A13B-7CF7242E8090}"/>
      </w:docPartPr>
      <w:docPartBody>
        <w:p w:rsidR="009D02A6" w:rsidRDefault="00614AA1" w:rsidP="00614AA1">
          <w:pPr>
            <w:pStyle w:val="8820BFAB22024918AB9124FDACC7585F"/>
          </w:pPr>
          <w:r w:rsidRPr="00C50B87">
            <w:rPr>
              <w:rStyle w:val="Platzhaltertext"/>
              <w:rFonts w:cstheme="minorHAnsi"/>
            </w:rPr>
            <w:t>Beschreibung der (Teil-)Leistung eingeben</w:t>
          </w:r>
        </w:p>
      </w:docPartBody>
    </w:docPart>
    <w:docPart>
      <w:docPartPr>
        <w:name w:val="66091A39EE544BEFB5353F5255AAB49D"/>
        <w:category>
          <w:name w:val="Allgemein"/>
          <w:gallery w:val="placeholder"/>
        </w:category>
        <w:types>
          <w:type w:val="bbPlcHdr"/>
        </w:types>
        <w:behaviors>
          <w:behavior w:val="content"/>
        </w:behaviors>
        <w:guid w:val="{B5A73A31-D380-4483-89B7-3107C5249664}"/>
      </w:docPartPr>
      <w:docPartBody>
        <w:p w:rsidR="009D02A6" w:rsidRDefault="00614AA1" w:rsidP="00614AA1">
          <w:pPr>
            <w:pStyle w:val="66091A39EE544BEFB5353F5255AAB49D"/>
          </w:pPr>
          <w:r w:rsidRPr="00C50B87">
            <w:rPr>
              <w:rStyle w:val="Platzhaltertext"/>
              <w:rFonts w:cstheme="minorHAnsi"/>
            </w:rPr>
            <w:t>Name des Unterauftragnehmers eingeben</w:t>
          </w:r>
        </w:p>
      </w:docPartBody>
    </w:docPart>
    <w:docPart>
      <w:docPartPr>
        <w:name w:val="A32093EA206146A3ABBCD02094A5260D"/>
        <w:category>
          <w:name w:val="Allgemein"/>
          <w:gallery w:val="placeholder"/>
        </w:category>
        <w:types>
          <w:type w:val="bbPlcHdr"/>
        </w:types>
        <w:behaviors>
          <w:behavior w:val="content"/>
        </w:behaviors>
        <w:guid w:val="{3A39C9C7-F6F1-418C-B457-A8007E1857FB}"/>
      </w:docPartPr>
      <w:docPartBody>
        <w:p w:rsidR="009D02A6" w:rsidRDefault="00614AA1" w:rsidP="00614AA1">
          <w:pPr>
            <w:pStyle w:val="A32093EA206146A3ABBCD02094A5260D"/>
          </w:pPr>
          <w:r w:rsidRPr="00C50B87">
            <w:rPr>
              <w:rStyle w:val="Platzhaltertext"/>
              <w:rFonts w:cstheme="minorHAnsi"/>
            </w:rPr>
            <w:t>Beschreibung der (Teil-)Leistung eingeben</w:t>
          </w:r>
        </w:p>
      </w:docPartBody>
    </w:docPart>
    <w:docPart>
      <w:docPartPr>
        <w:name w:val="F63344D4F84F442FA318C549D51E5AF4"/>
        <w:category>
          <w:name w:val="Allgemein"/>
          <w:gallery w:val="placeholder"/>
        </w:category>
        <w:types>
          <w:type w:val="bbPlcHdr"/>
        </w:types>
        <w:behaviors>
          <w:behavior w:val="content"/>
        </w:behaviors>
        <w:guid w:val="{12E56AAB-945F-43E1-8D9A-2530069782C9}"/>
      </w:docPartPr>
      <w:docPartBody>
        <w:p w:rsidR="009D02A6" w:rsidRDefault="00614AA1" w:rsidP="00614AA1">
          <w:pPr>
            <w:pStyle w:val="F63344D4F84F442FA318C549D51E5AF4"/>
          </w:pPr>
          <w:r w:rsidRPr="00C50B87">
            <w:rPr>
              <w:rStyle w:val="Platzhaltertext"/>
              <w:rFonts w:cstheme="minorHAnsi"/>
            </w:rPr>
            <w:t>Name des Unterauftragnehmers eingeben</w:t>
          </w:r>
        </w:p>
      </w:docPartBody>
    </w:docPart>
    <w:docPart>
      <w:docPartPr>
        <w:name w:val="AAB02E219670490FB7A3A1E55DF5FA3A"/>
        <w:category>
          <w:name w:val="Allgemein"/>
          <w:gallery w:val="placeholder"/>
        </w:category>
        <w:types>
          <w:type w:val="bbPlcHdr"/>
        </w:types>
        <w:behaviors>
          <w:behavior w:val="content"/>
        </w:behaviors>
        <w:guid w:val="{95F38AB0-91D0-424B-84A0-E458A6022808}"/>
      </w:docPartPr>
      <w:docPartBody>
        <w:p w:rsidR="009D02A6" w:rsidRDefault="00614AA1" w:rsidP="00614AA1">
          <w:pPr>
            <w:pStyle w:val="AAB02E219670490FB7A3A1E55DF5FA3A"/>
          </w:pPr>
          <w:r w:rsidRPr="00C50B87">
            <w:rPr>
              <w:rStyle w:val="Platzhaltertext"/>
              <w:rFonts w:cstheme="minorHAnsi"/>
            </w:rPr>
            <w:t>Beschreibung der (Teil-)Leistung eingeben</w:t>
          </w:r>
        </w:p>
      </w:docPartBody>
    </w:docPart>
    <w:docPart>
      <w:docPartPr>
        <w:name w:val="C5EF94BBB0FF4FCCA43A1FD1F7E23999"/>
        <w:category>
          <w:name w:val="Allgemein"/>
          <w:gallery w:val="placeholder"/>
        </w:category>
        <w:types>
          <w:type w:val="bbPlcHdr"/>
        </w:types>
        <w:behaviors>
          <w:behavior w:val="content"/>
        </w:behaviors>
        <w:guid w:val="{8171C23D-21E8-4AA1-B9A6-86654C8FC62E}"/>
      </w:docPartPr>
      <w:docPartBody>
        <w:p w:rsidR="009D02A6" w:rsidRDefault="00614AA1" w:rsidP="00614AA1">
          <w:pPr>
            <w:pStyle w:val="C5EF94BBB0FF4FCCA43A1FD1F7E23999"/>
          </w:pPr>
          <w:r w:rsidRPr="00C50B87">
            <w:rPr>
              <w:rStyle w:val="Platzhaltertext"/>
              <w:rFonts w:cstheme="minorHAnsi"/>
            </w:rPr>
            <w:t>Name des Unterauftragnehmers eingeben</w:t>
          </w:r>
        </w:p>
      </w:docPartBody>
    </w:docPart>
    <w:docPart>
      <w:docPartPr>
        <w:name w:val="D1EDD1931BFF4D3E9D37109C51A78709"/>
        <w:category>
          <w:name w:val="Allgemein"/>
          <w:gallery w:val="placeholder"/>
        </w:category>
        <w:types>
          <w:type w:val="bbPlcHdr"/>
        </w:types>
        <w:behaviors>
          <w:behavior w:val="content"/>
        </w:behaviors>
        <w:guid w:val="{1F608EC1-1446-4745-8ED7-BE8A005FC473}"/>
      </w:docPartPr>
      <w:docPartBody>
        <w:p w:rsidR="009D02A6" w:rsidRDefault="00614AA1" w:rsidP="00614AA1">
          <w:pPr>
            <w:pStyle w:val="D1EDD1931BFF4D3E9D37109C51A78709"/>
          </w:pPr>
          <w:r w:rsidRPr="00C50B87">
            <w:rPr>
              <w:rStyle w:val="Platzhaltertext"/>
              <w:rFonts w:cstheme="minorHAnsi"/>
            </w:rPr>
            <w:t>Beschreibung der (Teil-)Leistung eingeben</w:t>
          </w:r>
        </w:p>
      </w:docPartBody>
    </w:docPart>
    <w:docPart>
      <w:docPartPr>
        <w:name w:val="044E0F2338FF4D9BB3FD853CD33BDEE1"/>
        <w:category>
          <w:name w:val="Allgemein"/>
          <w:gallery w:val="placeholder"/>
        </w:category>
        <w:types>
          <w:type w:val="bbPlcHdr"/>
        </w:types>
        <w:behaviors>
          <w:behavior w:val="content"/>
        </w:behaviors>
        <w:guid w:val="{819C5D8A-9B2B-4F58-8059-0815048B851E}"/>
      </w:docPartPr>
      <w:docPartBody>
        <w:p w:rsidR="009D02A6" w:rsidRDefault="00614AA1" w:rsidP="00614AA1">
          <w:pPr>
            <w:pStyle w:val="044E0F2338FF4D9BB3FD853CD33BDEE1"/>
          </w:pPr>
          <w:r w:rsidRPr="00C50B87">
            <w:rPr>
              <w:rStyle w:val="Platzhaltertext"/>
              <w:rFonts w:cstheme="minorHAnsi"/>
            </w:rPr>
            <w:t>Name des Unterauftragnehmers eingeben</w:t>
          </w:r>
        </w:p>
      </w:docPartBody>
    </w:docPart>
    <w:docPart>
      <w:docPartPr>
        <w:name w:val="F07B42395B7648C295529F5B1A32F3B6"/>
        <w:category>
          <w:name w:val="Allgemein"/>
          <w:gallery w:val="placeholder"/>
        </w:category>
        <w:types>
          <w:type w:val="bbPlcHdr"/>
        </w:types>
        <w:behaviors>
          <w:behavior w:val="content"/>
        </w:behaviors>
        <w:guid w:val="{CDD09794-B720-4427-9557-578409412F63}"/>
      </w:docPartPr>
      <w:docPartBody>
        <w:p w:rsidR="009D02A6" w:rsidRDefault="00614AA1" w:rsidP="00614AA1">
          <w:pPr>
            <w:pStyle w:val="F07B42395B7648C295529F5B1A32F3B6"/>
          </w:pPr>
          <w:r w:rsidRPr="00C50B87">
            <w:rPr>
              <w:rStyle w:val="Platzhaltertext"/>
              <w:rFonts w:cstheme="minorHAnsi"/>
            </w:rPr>
            <w:t>Ort, Datum eingeben</w:t>
          </w:r>
        </w:p>
      </w:docPartBody>
    </w:docPart>
    <w:docPart>
      <w:docPartPr>
        <w:name w:val="3B48F58CC91E4167BF352B01088A0935"/>
        <w:category>
          <w:name w:val="Allgemein"/>
          <w:gallery w:val="placeholder"/>
        </w:category>
        <w:types>
          <w:type w:val="bbPlcHdr"/>
        </w:types>
        <w:behaviors>
          <w:behavior w:val="content"/>
        </w:behaviors>
        <w:guid w:val="{98F512FD-D18C-478D-8C47-0A9312391F2A}"/>
      </w:docPartPr>
      <w:docPartBody>
        <w:p w:rsidR="009D02A6" w:rsidRDefault="00614AA1" w:rsidP="00614AA1">
          <w:pPr>
            <w:pStyle w:val="3B48F58CC91E4167BF352B01088A0935"/>
          </w:pPr>
          <w:r w:rsidRPr="00C50B87">
            <w:rPr>
              <w:rStyle w:val="Platzhaltertext"/>
              <w:rFonts w:cstheme="minorHAnsi"/>
            </w:rPr>
            <w:t>Name des Unternehmens</w:t>
          </w:r>
        </w:p>
      </w:docPartBody>
    </w:docPart>
    <w:docPart>
      <w:docPartPr>
        <w:name w:val="5843472855E8438FB6062C86DA3A4D74"/>
        <w:category>
          <w:name w:val="Allgemein"/>
          <w:gallery w:val="placeholder"/>
        </w:category>
        <w:types>
          <w:type w:val="bbPlcHdr"/>
        </w:types>
        <w:behaviors>
          <w:behavior w:val="content"/>
        </w:behaviors>
        <w:guid w:val="{98E0F5F9-3DAC-4C9B-8BE1-BBF5A1892B2D}"/>
      </w:docPartPr>
      <w:docPartBody>
        <w:p w:rsidR="009D02A6" w:rsidRDefault="00614AA1" w:rsidP="00614AA1">
          <w:pPr>
            <w:pStyle w:val="5843472855E8438FB6062C86DA3A4D74"/>
          </w:pPr>
          <w:r w:rsidRPr="00C50B87">
            <w:rPr>
              <w:rStyle w:val="Platzhaltertext"/>
              <w:rFonts w:cstheme="minorHAnsi"/>
            </w:rPr>
            <w:t>Zusatz Name</w:t>
          </w:r>
        </w:p>
      </w:docPartBody>
    </w:docPart>
    <w:docPart>
      <w:docPartPr>
        <w:name w:val="29A8411B8F5942E3A999257DE50D859E"/>
        <w:category>
          <w:name w:val="Allgemein"/>
          <w:gallery w:val="placeholder"/>
        </w:category>
        <w:types>
          <w:type w:val="bbPlcHdr"/>
        </w:types>
        <w:behaviors>
          <w:behavior w:val="content"/>
        </w:behaviors>
        <w:guid w:val="{9A092057-EC2B-49F3-9548-B259CE0972AD}"/>
      </w:docPartPr>
      <w:docPartBody>
        <w:p w:rsidR="009D02A6" w:rsidRDefault="00614AA1" w:rsidP="00614AA1">
          <w:pPr>
            <w:pStyle w:val="29A8411B8F5942E3A999257DE50D859E"/>
          </w:pPr>
          <w:r w:rsidRPr="00C50B87">
            <w:rPr>
              <w:rStyle w:val="Platzhaltertext"/>
              <w:rFonts w:cstheme="minorHAnsi"/>
            </w:rPr>
            <w:t>Straße und Hausnummer</w:t>
          </w:r>
        </w:p>
      </w:docPartBody>
    </w:docPart>
    <w:docPart>
      <w:docPartPr>
        <w:name w:val="714BA0E90DF84946A06ABB365FCA51F0"/>
        <w:category>
          <w:name w:val="Allgemein"/>
          <w:gallery w:val="placeholder"/>
        </w:category>
        <w:types>
          <w:type w:val="bbPlcHdr"/>
        </w:types>
        <w:behaviors>
          <w:behavior w:val="content"/>
        </w:behaviors>
        <w:guid w:val="{187E6FA4-6214-427C-8DF5-93620A17B306}"/>
      </w:docPartPr>
      <w:docPartBody>
        <w:p w:rsidR="009D02A6" w:rsidRDefault="00614AA1" w:rsidP="00614AA1">
          <w:pPr>
            <w:pStyle w:val="714BA0E90DF84946A06ABB365FCA51F0"/>
          </w:pPr>
          <w:r w:rsidRPr="00C50B87">
            <w:rPr>
              <w:rStyle w:val="Platzhaltertext"/>
              <w:rFonts w:cstheme="minorHAnsi"/>
            </w:rPr>
            <w:t>PLZ und Ort</w:t>
          </w:r>
        </w:p>
      </w:docPartBody>
    </w:docPart>
    <w:docPart>
      <w:docPartPr>
        <w:name w:val="B55BB073A6AB47C3AF9A0AA710C9FFEF"/>
        <w:category>
          <w:name w:val="Allgemein"/>
          <w:gallery w:val="placeholder"/>
        </w:category>
        <w:types>
          <w:type w:val="bbPlcHdr"/>
        </w:types>
        <w:behaviors>
          <w:behavior w:val="content"/>
        </w:behaviors>
        <w:guid w:val="{7E07A0F3-823F-49BF-8662-7D8C613BFD40}"/>
      </w:docPartPr>
      <w:docPartBody>
        <w:p w:rsidR="009D02A6" w:rsidRDefault="00614AA1" w:rsidP="00614AA1">
          <w:pPr>
            <w:pStyle w:val="B55BB073A6AB47C3AF9A0AA710C9FFEF"/>
          </w:pPr>
          <w:r w:rsidRPr="00C50B87">
            <w:rPr>
              <w:rStyle w:val="Platzhaltertext"/>
              <w:rFonts w:cstheme="minorHAnsi"/>
            </w:rPr>
            <w:t>Name des Bieters bzw. der Bietergemeinschaft eingeben</w:t>
          </w:r>
        </w:p>
      </w:docPartBody>
    </w:docPart>
    <w:docPart>
      <w:docPartPr>
        <w:name w:val="5EEA5F3A4F5745AC8B251FF6C53018CB"/>
        <w:category>
          <w:name w:val="Allgemein"/>
          <w:gallery w:val="placeholder"/>
        </w:category>
        <w:types>
          <w:type w:val="bbPlcHdr"/>
        </w:types>
        <w:behaviors>
          <w:behavior w:val="content"/>
        </w:behaviors>
        <w:guid w:val="{FA02AE8F-6150-4D6B-A8AD-549B749EA8D8}"/>
      </w:docPartPr>
      <w:docPartBody>
        <w:p w:rsidR="009D02A6" w:rsidRDefault="00614AA1" w:rsidP="00614AA1">
          <w:pPr>
            <w:pStyle w:val="5EEA5F3A4F5745AC8B251FF6C53018CB"/>
          </w:pPr>
          <w:r w:rsidRPr="00C50B87">
            <w:rPr>
              <w:rStyle w:val="Platzhaltertext"/>
              <w:rFonts w:cstheme="minorHAnsi"/>
            </w:rPr>
            <w:t>Ort, Datum eingeben</w:t>
          </w:r>
        </w:p>
      </w:docPartBody>
    </w:docPart>
    <w:docPart>
      <w:docPartPr>
        <w:name w:val="D8C286A8F61649F2A02067987361FDD8"/>
        <w:category>
          <w:name w:val="Allgemein"/>
          <w:gallery w:val="placeholder"/>
        </w:category>
        <w:types>
          <w:type w:val="bbPlcHdr"/>
        </w:types>
        <w:behaviors>
          <w:behavior w:val="content"/>
        </w:behaviors>
        <w:guid w:val="{D348A7C0-A55C-487F-A1F1-7008A3E014C7}"/>
      </w:docPartPr>
      <w:docPartBody>
        <w:p w:rsidR="009D02A6" w:rsidRDefault="00614AA1" w:rsidP="00614AA1">
          <w:pPr>
            <w:pStyle w:val="D8C286A8F61649F2A02067987361FDD8"/>
          </w:pPr>
          <w:r w:rsidRPr="00C50B87">
            <w:rPr>
              <w:rStyle w:val="Platzhaltertext"/>
              <w:rFonts w:cstheme="minorHAnsi"/>
            </w:rPr>
            <w:t>Name/n der die Erklärung abgebenden Person/en des sich verpflichtenden Unternehmens</w:t>
          </w:r>
        </w:p>
      </w:docPartBody>
    </w:docPart>
    <w:docPart>
      <w:docPartPr>
        <w:name w:val="B338E1DC0E3745C982BB12684B56B97D"/>
        <w:category>
          <w:name w:val="Allgemein"/>
          <w:gallery w:val="placeholder"/>
        </w:category>
        <w:types>
          <w:type w:val="bbPlcHdr"/>
        </w:types>
        <w:behaviors>
          <w:behavior w:val="content"/>
        </w:behaviors>
        <w:guid w:val="{396CBF0E-ABCC-402E-86A1-F2B540131C66}"/>
      </w:docPartPr>
      <w:docPartBody>
        <w:p w:rsidR="00B452C9" w:rsidRDefault="009F2342" w:rsidP="009F2342">
          <w:pPr>
            <w:pStyle w:val="B338E1DC0E3745C982BB12684B56B97D"/>
          </w:pPr>
          <w:r>
            <w:rPr>
              <w:rStyle w:val="Platzhaltertext"/>
            </w:rPr>
            <w:t>Freitextfeld</w:t>
          </w:r>
        </w:p>
      </w:docPartBody>
    </w:docPart>
    <w:docPart>
      <w:docPartPr>
        <w:name w:val="C17865F5BB3A4B9BB76FAC2498D92643"/>
        <w:category>
          <w:name w:val="Allgemein"/>
          <w:gallery w:val="placeholder"/>
        </w:category>
        <w:types>
          <w:type w:val="bbPlcHdr"/>
        </w:types>
        <w:behaviors>
          <w:behavior w:val="content"/>
        </w:behaviors>
        <w:guid w:val="{CAD8D15E-B400-4B2E-9CD9-6BEDDDBA7314}"/>
      </w:docPartPr>
      <w:docPartBody>
        <w:p w:rsidR="000C56A1" w:rsidRDefault="007854F3" w:rsidP="007854F3">
          <w:pPr>
            <w:pStyle w:val="C17865F5BB3A4B9BB76FAC2498D92643"/>
          </w:pPr>
          <w:r>
            <w:rPr>
              <w:rStyle w:val="Platzhaltertext"/>
              <w:rFonts w:eastAsiaTheme="minorHAnsi"/>
            </w:rPr>
            <w:t>Durchschnitt eingeben</w:t>
          </w:r>
        </w:p>
      </w:docPartBody>
    </w:docPart>
    <w:docPart>
      <w:docPartPr>
        <w:name w:val="54DE0489A1E84A799A5B4715F8F8012F"/>
        <w:category>
          <w:name w:val="Allgemein"/>
          <w:gallery w:val="placeholder"/>
        </w:category>
        <w:types>
          <w:type w:val="bbPlcHdr"/>
        </w:types>
        <w:behaviors>
          <w:behavior w:val="content"/>
        </w:behaviors>
        <w:guid w:val="{2249BB00-30E8-4284-A4BA-E09E61274425}"/>
      </w:docPartPr>
      <w:docPartBody>
        <w:p w:rsidR="005F3C34" w:rsidRDefault="00374E0F" w:rsidP="00374E0F">
          <w:pPr>
            <w:pStyle w:val="54DE0489A1E84A799A5B4715F8F8012F"/>
          </w:pPr>
          <w:r>
            <w:rPr>
              <w:rStyle w:val="Platzhaltertext"/>
              <w:rFonts w:eastAsiaTheme="minorHAnsi"/>
              <w:szCs w:val="22"/>
            </w:rPr>
            <w:t>Auftraggeber mit Namen und Anschrift</w:t>
          </w:r>
        </w:p>
      </w:docPartBody>
    </w:docPart>
    <w:docPart>
      <w:docPartPr>
        <w:name w:val="6F4E057B276B41ADB4D49A1DFEDB094A"/>
        <w:category>
          <w:name w:val="Allgemein"/>
          <w:gallery w:val="placeholder"/>
        </w:category>
        <w:types>
          <w:type w:val="bbPlcHdr"/>
        </w:types>
        <w:behaviors>
          <w:behavior w:val="content"/>
        </w:behaviors>
        <w:guid w:val="{ADC7B253-C2EC-427E-B336-DE4F590AB460}"/>
      </w:docPartPr>
      <w:docPartBody>
        <w:p w:rsidR="005F3C34" w:rsidRDefault="00374E0F" w:rsidP="00374E0F">
          <w:pPr>
            <w:pStyle w:val="6F4E057B276B41ADB4D49A1DFEDB094A"/>
          </w:pPr>
          <w:r>
            <w:rPr>
              <w:rStyle w:val="Platzhaltertext"/>
              <w:rFonts w:eastAsiaTheme="minorHAnsi"/>
              <w:szCs w:val="22"/>
            </w:rPr>
            <w:t>Optional: Ansprechpartner (E-Mail, Telefon)</w:t>
          </w:r>
        </w:p>
      </w:docPartBody>
    </w:docPart>
    <w:docPart>
      <w:docPartPr>
        <w:name w:val="92A22E63B6594D25B2A3E21CA72622A8"/>
        <w:category>
          <w:name w:val="Allgemein"/>
          <w:gallery w:val="placeholder"/>
        </w:category>
        <w:types>
          <w:type w:val="bbPlcHdr"/>
        </w:types>
        <w:behaviors>
          <w:behavior w:val="content"/>
        </w:behaviors>
        <w:guid w:val="{8645F5FA-69D9-4450-A685-9CD1FD4DF852}"/>
      </w:docPartPr>
      <w:docPartBody>
        <w:p w:rsidR="005F3C34" w:rsidRDefault="00374E0F" w:rsidP="00374E0F">
          <w:pPr>
            <w:pStyle w:val="92A22E63B6594D25B2A3E21CA72622A8"/>
          </w:pPr>
          <w:r w:rsidRPr="00D7018E">
            <w:rPr>
              <w:rStyle w:val="Platzhaltertext"/>
              <w:rFonts w:eastAsiaTheme="minorHAnsi"/>
              <w:color w:val="0E2841" w:themeColor="text2"/>
              <w:szCs w:val="22"/>
            </w:rPr>
            <w:t>Referenznummer eingeben</w:t>
          </w:r>
        </w:p>
      </w:docPartBody>
    </w:docPart>
    <w:docPart>
      <w:docPartPr>
        <w:name w:val="4650A626A1204206B2677E52BCD1F892"/>
        <w:category>
          <w:name w:val="Allgemein"/>
          <w:gallery w:val="placeholder"/>
        </w:category>
        <w:types>
          <w:type w:val="bbPlcHdr"/>
        </w:types>
        <w:behaviors>
          <w:behavior w:val="content"/>
        </w:behaviors>
        <w:guid w:val="{9B50CDFD-E524-467A-B288-36328ACF9984}"/>
      </w:docPartPr>
      <w:docPartBody>
        <w:p w:rsidR="005F3C34" w:rsidRDefault="00374E0F" w:rsidP="00374E0F">
          <w:pPr>
            <w:pStyle w:val="4650A626A1204206B2677E52BCD1F892"/>
          </w:pPr>
          <w:r>
            <w:rPr>
              <w:rStyle w:val="Platzhaltertext"/>
              <w:rFonts w:eastAsiaTheme="minorHAnsi"/>
              <w:szCs w:val="22"/>
            </w:rPr>
            <w:t>Bezeichnung des Projektes</w:t>
          </w:r>
        </w:p>
      </w:docPartBody>
    </w:docPart>
    <w:docPart>
      <w:docPartPr>
        <w:name w:val="138A9767F5EA4B61B5C2C49F22EAF14B"/>
        <w:category>
          <w:name w:val="Allgemein"/>
          <w:gallery w:val="placeholder"/>
        </w:category>
        <w:types>
          <w:type w:val="bbPlcHdr"/>
        </w:types>
        <w:behaviors>
          <w:behavior w:val="content"/>
        </w:behaviors>
        <w:guid w:val="{09C5C62B-4068-4ED3-A8C8-4BEC7974DBB9}"/>
      </w:docPartPr>
      <w:docPartBody>
        <w:p w:rsidR="005F3C34" w:rsidRDefault="00374E0F" w:rsidP="00374E0F">
          <w:pPr>
            <w:pStyle w:val="138A9767F5EA4B61B5C2C49F22EAF14B"/>
          </w:pPr>
          <w:r>
            <w:rPr>
              <w:rStyle w:val="Platzhaltertext"/>
              <w:rFonts w:eastAsiaTheme="minorHAnsi"/>
            </w:rPr>
            <w:t>TT.MM.JJJJ</w:t>
          </w:r>
        </w:p>
      </w:docPartBody>
    </w:docPart>
    <w:docPart>
      <w:docPartPr>
        <w:name w:val="D4781580D3E6438B997AE99BC5A87DDB"/>
        <w:category>
          <w:name w:val="Allgemein"/>
          <w:gallery w:val="placeholder"/>
        </w:category>
        <w:types>
          <w:type w:val="bbPlcHdr"/>
        </w:types>
        <w:behaviors>
          <w:behavior w:val="content"/>
        </w:behaviors>
        <w:guid w:val="{F870983B-ADB3-4DC4-A1FE-2AD41CE3EE45}"/>
      </w:docPartPr>
      <w:docPartBody>
        <w:p w:rsidR="005F3C34" w:rsidRDefault="00374E0F" w:rsidP="00374E0F">
          <w:pPr>
            <w:pStyle w:val="D4781580D3E6438B997AE99BC5A87DDB"/>
          </w:pPr>
          <w:r>
            <w:rPr>
              <w:rStyle w:val="Platzhaltertext"/>
              <w:rFonts w:eastAsiaTheme="minorHAnsi"/>
            </w:rPr>
            <w:t>TT.MM.JJJJ</w:t>
          </w:r>
        </w:p>
      </w:docPartBody>
    </w:docPart>
    <w:docPart>
      <w:docPartPr>
        <w:name w:val="91C3937EA050469786BA9B7737020E53"/>
        <w:category>
          <w:name w:val="Allgemein"/>
          <w:gallery w:val="placeholder"/>
        </w:category>
        <w:types>
          <w:type w:val="bbPlcHdr"/>
        </w:types>
        <w:behaviors>
          <w:behavior w:val="content"/>
        </w:behaviors>
        <w:guid w:val="{9D1AD75A-0A1D-4D64-BD80-003439F7F2FB}"/>
      </w:docPartPr>
      <w:docPartBody>
        <w:p w:rsidR="005F3C34" w:rsidRDefault="00374E0F" w:rsidP="00374E0F">
          <w:pPr>
            <w:pStyle w:val="91C3937EA050469786BA9B7737020E53"/>
          </w:pPr>
          <w:r>
            <w:rPr>
              <w:rStyle w:val="Platzhaltertext"/>
              <w:rFonts w:eastAsiaTheme="minorHAnsi"/>
              <w:szCs w:val="22"/>
            </w:rPr>
            <w:t>Aussagekräftige Beschreibung der erbrachten Leistungen</w:t>
          </w:r>
        </w:p>
      </w:docPartBody>
    </w:docPart>
    <w:docPart>
      <w:docPartPr>
        <w:name w:val="806CC8C6754345BDB167B72C4895831B"/>
        <w:category>
          <w:name w:val="Allgemein"/>
          <w:gallery w:val="placeholder"/>
        </w:category>
        <w:types>
          <w:type w:val="bbPlcHdr"/>
        </w:types>
        <w:behaviors>
          <w:behavior w:val="content"/>
        </w:behaviors>
        <w:guid w:val="{BF97F2B8-DDB7-4865-9880-34A93A1E5071}"/>
      </w:docPartPr>
      <w:docPartBody>
        <w:p w:rsidR="005F3C34" w:rsidRDefault="00374E0F" w:rsidP="00374E0F">
          <w:pPr>
            <w:pStyle w:val="806CC8C6754345BDB167B72C4895831B"/>
          </w:pPr>
          <w:r>
            <w:rPr>
              <w:rStyle w:val="Platzhaltertext"/>
              <w:rFonts w:eastAsiaTheme="minorHAnsi"/>
              <w:szCs w:val="22"/>
            </w:rPr>
            <w:t>Auftraggeber mit Namen und Anschrift</w:t>
          </w:r>
        </w:p>
      </w:docPartBody>
    </w:docPart>
    <w:docPart>
      <w:docPartPr>
        <w:name w:val="176B02E8B374479BA337BEFD52D8FBF7"/>
        <w:category>
          <w:name w:val="Allgemein"/>
          <w:gallery w:val="placeholder"/>
        </w:category>
        <w:types>
          <w:type w:val="bbPlcHdr"/>
        </w:types>
        <w:behaviors>
          <w:behavior w:val="content"/>
        </w:behaviors>
        <w:guid w:val="{857ED7BF-4955-43A1-8107-32D37030551D}"/>
      </w:docPartPr>
      <w:docPartBody>
        <w:p w:rsidR="005F3C34" w:rsidRDefault="00374E0F" w:rsidP="00374E0F">
          <w:pPr>
            <w:pStyle w:val="176B02E8B374479BA337BEFD52D8FBF7"/>
          </w:pPr>
          <w:r>
            <w:rPr>
              <w:rStyle w:val="Platzhaltertext"/>
              <w:rFonts w:eastAsiaTheme="minorHAnsi"/>
              <w:szCs w:val="22"/>
            </w:rPr>
            <w:t>Optional: Ansprechpartner (E-Mail, Telefon)</w:t>
          </w:r>
        </w:p>
      </w:docPartBody>
    </w:docPart>
    <w:docPart>
      <w:docPartPr>
        <w:name w:val="4A94451B6B0B4427BFFC094E9AB86B43"/>
        <w:category>
          <w:name w:val="Allgemein"/>
          <w:gallery w:val="placeholder"/>
        </w:category>
        <w:types>
          <w:type w:val="bbPlcHdr"/>
        </w:types>
        <w:behaviors>
          <w:behavior w:val="content"/>
        </w:behaviors>
        <w:guid w:val="{FEE80CDC-E68A-4440-BE56-5DEB5A1ABD02}"/>
      </w:docPartPr>
      <w:docPartBody>
        <w:p w:rsidR="005F3C34" w:rsidRDefault="00374E0F" w:rsidP="00374E0F">
          <w:pPr>
            <w:pStyle w:val="4A94451B6B0B4427BFFC094E9AB86B43"/>
          </w:pPr>
          <w:r w:rsidRPr="00D7018E">
            <w:rPr>
              <w:rStyle w:val="Platzhaltertext"/>
              <w:rFonts w:eastAsiaTheme="minorHAnsi"/>
              <w:color w:val="0E2841" w:themeColor="text2"/>
              <w:szCs w:val="22"/>
            </w:rPr>
            <w:t>Referenznummer eingeben</w:t>
          </w:r>
        </w:p>
      </w:docPartBody>
    </w:docPart>
    <w:docPart>
      <w:docPartPr>
        <w:name w:val="4B0691DFE38F405F9A9DCC8498700D2C"/>
        <w:category>
          <w:name w:val="Allgemein"/>
          <w:gallery w:val="placeholder"/>
        </w:category>
        <w:types>
          <w:type w:val="bbPlcHdr"/>
        </w:types>
        <w:behaviors>
          <w:behavior w:val="content"/>
        </w:behaviors>
        <w:guid w:val="{037DAC44-AC11-4790-9E5D-61C5F2413FFA}"/>
      </w:docPartPr>
      <w:docPartBody>
        <w:p w:rsidR="005F3C34" w:rsidRDefault="00374E0F" w:rsidP="00374E0F">
          <w:pPr>
            <w:pStyle w:val="4B0691DFE38F405F9A9DCC8498700D2C"/>
          </w:pPr>
          <w:r>
            <w:rPr>
              <w:rStyle w:val="Platzhaltertext"/>
              <w:rFonts w:eastAsiaTheme="minorHAnsi"/>
              <w:szCs w:val="22"/>
            </w:rPr>
            <w:t>Bezeichnung des Projektes</w:t>
          </w:r>
        </w:p>
      </w:docPartBody>
    </w:docPart>
    <w:docPart>
      <w:docPartPr>
        <w:name w:val="69EC29CF030549D099470E3512F6DD35"/>
        <w:category>
          <w:name w:val="Allgemein"/>
          <w:gallery w:val="placeholder"/>
        </w:category>
        <w:types>
          <w:type w:val="bbPlcHdr"/>
        </w:types>
        <w:behaviors>
          <w:behavior w:val="content"/>
        </w:behaviors>
        <w:guid w:val="{46BCD1A3-275E-4D6A-B215-C81D9D907FFD}"/>
      </w:docPartPr>
      <w:docPartBody>
        <w:p w:rsidR="005F3C34" w:rsidRDefault="00374E0F" w:rsidP="00374E0F">
          <w:pPr>
            <w:pStyle w:val="69EC29CF030549D099470E3512F6DD35"/>
          </w:pPr>
          <w:r>
            <w:rPr>
              <w:rStyle w:val="Platzhaltertext"/>
              <w:rFonts w:eastAsiaTheme="minorHAnsi"/>
            </w:rPr>
            <w:t>TT.MM.JJJJ</w:t>
          </w:r>
        </w:p>
      </w:docPartBody>
    </w:docPart>
    <w:docPart>
      <w:docPartPr>
        <w:name w:val="C1DE4EF0A199463586A35FB5EE68EFA9"/>
        <w:category>
          <w:name w:val="Allgemein"/>
          <w:gallery w:val="placeholder"/>
        </w:category>
        <w:types>
          <w:type w:val="bbPlcHdr"/>
        </w:types>
        <w:behaviors>
          <w:behavior w:val="content"/>
        </w:behaviors>
        <w:guid w:val="{7FC85A9A-6C2F-4679-AE72-0282113A110E}"/>
      </w:docPartPr>
      <w:docPartBody>
        <w:p w:rsidR="005F3C34" w:rsidRDefault="00374E0F" w:rsidP="00374E0F">
          <w:pPr>
            <w:pStyle w:val="C1DE4EF0A199463586A35FB5EE68EFA9"/>
          </w:pPr>
          <w:r>
            <w:rPr>
              <w:rStyle w:val="Platzhaltertext"/>
              <w:rFonts w:eastAsiaTheme="minorHAnsi"/>
            </w:rPr>
            <w:t>TT.MM.JJJJ</w:t>
          </w:r>
        </w:p>
      </w:docPartBody>
    </w:docPart>
    <w:docPart>
      <w:docPartPr>
        <w:name w:val="4B477913F0D94B089ED3DF380B6A8AF5"/>
        <w:category>
          <w:name w:val="Allgemein"/>
          <w:gallery w:val="placeholder"/>
        </w:category>
        <w:types>
          <w:type w:val="bbPlcHdr"/>
        </w:types>
        <w:behaviors>
          <w:behavior w:val="content"/>
        </w:behaviors>
        <w:guid w:val="{39C4CADB-EC17-4A50-AE3D-75BF35F1D0CB}"/>
      </w:docPartPr>
      <w:docPartBody>
        <w:p w:rsidR="005F3C34" w:rsidRDefault="00374E0F" w:rsidP="00374E0F">
          <w:pPr>
            <w:pStyle w:val="4B477913F0D94B089ED3DF380B6A8AF5"/>
          </w:pPr>
          <w:r>
            <w:rPr>
              <w:rStyle w:val="Platzhaltertext"/>
              <w:rFonts w:eastAsiaTheme="minorHAnsi"/>
              <w:szCs w:val="22"/>
            </w:rPr>
            <w:t>Aussagekräftige Beschreibung der erbrachten Leistungen</w:t>
          </w:r>
        </w:p>
      </w:docPartBody>
    </w:docPart>
    <w:docPart>
      <w:docPartPr>
        <w:name w:val="3BCD93F1407C440181BA028850A8A23A"/>
        <w:category>
          <w:name w:val="Allgemein"/>
          <w:gallery w:val="placeholder"/>
        </w:category>
        <w:types>
          <w:type w:val="bbPlcHdr"/>
        </w:types>
        <w:behaviors>
          <w:behavior w:val="content"/>
        </w:behaviors>
        <w:guid w:val="{10A1EEA8-A56B-4470-9BC7-8A91552764F9}"/>
      </w:docPartPr>
      <w:docPartBody>
        <w:p w:rsidR="005F3C34" w:rsidRDefault="00374E0F" w:rsidP="00374E0F">
          <w:pPr>
            <w:pStyle w:val="3BCD93F1407C440181BA028850A8A23A"/>
          </w:pPr>
          <w:r>
            <w:rPr>
              <w:rStyle w:val="Platzhaltertext"/>
              <w:rFonts w:eastAsiaTheme="minorHAnsi"/>
              <w:szCs w:val="22"/>
            </w:rPr>
            <w:t>Auftraggeber mit Namen und Anschrift</w:t>
          </w:r>
        </w:p>
      </w:docPartBody>
    </w:docPart>
    <w:docPart>
      <w:docPartPr>
        <w:name w:val="EE92689B8BBC49FB9F4450D0A11BDEA1"/>
        <w:category>
          <w:name w:val="Allgemein"/>
          <w:gallery w:val="placeholder"/>
        </w:category>
        <w:types>
          <w:type w:val="bbPlcHdr"/>
        </w:types>
        <w:behaviors>
          <w:behavior w:val="content"/>
        </w:behaviors>
        <w:guid w:val="{8B3C68E4-3BEB-4794-826E-59591F55FE1F}"/>
      </w:docPartPr>
      <w:docPartBody>
        <w:p w:rsidR="005F3C34" w:rsidRDefault="00374E0F" w:rsidP="00374E0F">
          <w:pPr>
            <w:pStyle w:val="EE92689B8BBC49FB9F4450D0A11BDEA1"/>
          </w:pPr>
          <w:r>
            <w:rPr>
              <w:rStyle w:val="Platzhaltertext"/>
              <w:rFonts w:eastAsiaTheme="minorHAnsi"/>
              <w:szCs w:val="22"/>
            </w:rPr>
            <w:t>Optional: Ansprechpartner (E-Mail, Telefon)</w:t>
          </w:r>
        </w:p>
      </w:docPartBody>
    </w:docPart>
    <w:docPart>
      <w:docPartPr>
        <w:name w:val="0145EC94F5B748D0B4661AEC7B50CEB2"/>
        <w:category>
          <w:name w:val="General"/>
          <w:gallery w:val="placeholder"/>
        </w:category>
        <w:types>
          <w:type w:val="bbPlcHdr"/>
        </w:types>
        <w:behaviors>
          <w:behavior w:val="content"/>
        </w:behaviors>
        <w:guid w:val="{3F06EAEB-AC79-4292-9CBC-03D85D4AE28B}"/>
      </w:docPartPr>
      <w:docPartBody>
        <w:p w:rsidR="0072045C" w:rsidRDefault="0072045C">
          <w:r w:rsidRPr="1BDE1309">
            <w:rPr>
              <w:rStyle w:val="Platzhaltertext"/>
            </w:rPr>
            <w:t>Durchschnitt eingeben</w:t>
          </w:r>
        </w:p>
      </w:docPartBody>
    </w:docPart>
    <w:docPart>
      <w:docPartPr>
        <w:name w:val="BD536DCB0B5D4607AD9D5195158BEEA3"/>
        <w:category>
          <w:name w:val="General"/>
          <w:gallery w:val="placeholder"/>
        </w:category>
        <w:types>
          <w:type w:val="bbPlcHdr"/>
        </w:types>
        <w:behaviors>
          <w:behavior w:val="content"/>
        </w:behaviors>
        <w:guid w:val="{A68C7870-54FD-48DD-A231-0B69F9B73B40}"/>
      </w:docPartPr>
      <w:docPartBody>
        <w:p w:rsidR="0072045C" w:rsidRDefault="0072045C">
          <w:r w:rsidRPr="1BDE1309">
            <w:rPr>
              <w:rStyle w:val="Platzhaltertext"/>
            </w:rPr>
            <w:t>Durchschnitt eingeben</w:t>
          </w:r>
        </w:p>
      </w:docPartBody>
    </w:docPart>
    <w:docPart>
      <w:docPartPr>
        <w:name w:val="0ADF914C220A475384A16F61D3E1085E"/>
        <w:category>
          <w:name w:val="General"/>
          <w:gallery w:val="placeholder"/>
        </w:category>
        <w:types>
          <w:type w:val="bbPlcHdr"/>
        </w:types>
        <w:behaviors>
          <w:behavior w:val="content"/>
        </w:behaviors>
        <w:guid w:val="{9C8439AE-DAFB-4FAF-9C85-D56E48AEB6DE}"/>
      </w:docPartPr>
      <w:docPartBody>
        <w:p w:rsidR="0072045C" w:rsidRDefault="0072045C">
          <w:r w:rsidRPr="2A32021A">
            <w:rPr>
              <w:rStyle w:val="Platzhaltertext"/>
            </w:rPr>
            <w:t>EUR netto eingeben</w:t>
          </w:r>
        </w:p>
      </w:docPartBody>
    </w:docPart>
    <w:docPart>
      <w:docPartPr>
        <w:name w:val="DDC5A18ABDC547F4AD0F303B8738053E"/>
        <w:category>
          <w:name w:val="General"/>
          <w:gallery w:val="placeholder"/>
        </w:category>
        <w:types>
          <w:type w:val="bbPlcHdr"/>
        </w:types>
        <w:behaviors>
          <w:behavior w:val="content"/>
        </w:behaviors>
        <w:guid w:val="{1D6250AF-7306-4CF3-9DCB-6245992E7FE4}"/>
      </w:docPartPr>
      <w:docPartBody>
        <w:p w:rsidR="0072045C" w:rsidRDefault="0072045C">
          <w:r w:rsidRPr="2A32021A">
            <w:rPr>
              <w:rStyle w:val="Platzhaltertext"/>
            </w:rPr>
            <w:t>EUR netto eingeben</w:t>
          </w:r>
        </w:p>
      </w:docPartBody>
    </w:docPart>
    <w:docPart>
      <w:docPartPr>
        <w:name w:val="2F951FABF0184E1DBF4EDC5040FDE32F"/>
        <w:category>
          <w:name w:val="General"/>
          <w:gallery w:val="placeholder"/>
        </w:category>
        <w:types>
          <w:type w:val="bbPlcHdr"/>
        </w:types>
        <w:behaviors>
          <w:behavior w:val="content"/>
        </w:behaviors>
        <w:guid w:val="{015DDD92-9B46-4B39-B19F-1AB92E5BEDC5}"/>
      </w:docPartPr>
      <w:docPartBody>
        <w:p w:rsidR="0072045C" w:rsidRDefault="0072045C">
          <w:r w:rsidRPr="2A32021A">
            <w:rPr>
              <w:rStyle w:val="Platzhaltertext"/>
            </w:rPr>
            <w:t>EUR netto eingeben</w:t>
          </w:r>
        </w:p>
      </w:docPartBody>
    </w:docPart>
    <w:docPart>
      <w:docPartPr>
        <w:name w:val="71B1C1D01F154681A521141837FF4013"/>
        <w:category>
          <w:name w:val="General"/>
          <w:gallery w:val="placeholder"/>
        </w:category>
        <w:types>
          <w:type w:val="bbPlcHdr"/>
        </w:types>
        <w:behaviors>
          <w:behavior w:val="content"/>
        </w:behaviors>
        <w:guid w:val="{F1185353-D6C4-47AC-85EC-805DFA43FA46}"/>
      </w:docPartPr>
      <w:docPartBody>
        <w:p w:rsidR="0072045C" w:rsidRDefault="0072045C">
          <w:r w:rsidRPr="2A32021A">
            <w:rPr>
              <w:rStyle w:val="Platzhaltertext"/>
            </w:rPr>
            <w:t>Durchschnitt eingeben</w:t>
          </w:r>
        </w:p>
      </w:docPartBody>
    </w:docPart>
    <w:docPart>
      <w:docPartPr>
        <w:name w:val="1B0728C864FF46CBBA19019DDEA529AA"/>
        <w:category>
          <w:name w:val="General"/>
          <w:gallery w:val="placeholder"/>
        </w:category>
        <w:types>
          <w:type w:val="bbPlcHdr"/>
        </w:types>
        <w:behaviors>
          <w:behavior w:val="content"/>
        </w:behaviors>
        <w:guid w:val="{D5DDCAE9-6116-441A-8996-C2A50CBE64B1}"/>
      </w:docPartPr>
      <w:docPartBody>
        <w:p w:rsidR="0072045C" w:rsidRDefault="0072045C">
          <w:r w:rsidRPr="2A32021A">
            <w:rPr>
              <w:rStyle w:val="Platzhaltertext"/>
            </w:rPr>
            <w:t>EUR netto eingeben</w:t>
          </w:r>
        </w:p>
      </w:docPartBody>
    </w:docPart>
    <w:docPart>
      <w:docPartPr>
        <w:name w:val="11788127384B4FBEB1574EBAC81C0406"/>
        <w:category>
          <w:name w:val="General"/>
          <w:gallery w:val="placeholder"/>
        </w:category>
        <w:types>
          <w:type w:val="bbPlcHdr"/>
        </w:types>
        <w:behaviors>
          <w:behavior w:val="content"/>
        </w:behaviors>
        <w:guid w:val="{5832AB3A-F1F3-4F29-AE16-FDD61C693C48}"/>
      </w:docPartPr>
      <w:docPartBody>
        <w:p w:rsidR="0072045C" w:rsidRDefault="0072045C">
          <w:r w:rsidRPr="2A32021A">
            <w:rPr>
              <w:rStyle w:val="Platzhaltertext"/>
            </w:rPr>
            <w:t>EUR netto eingeben</w:t>
          </w:r>
        </w:p>
      </w:docPartBody>
    </w:docPart>
    <w:docPart>
      <w:docPartPr>
        <w:name w:val="4952104745404375BC66932B97BDA6EC"/>
        <w:category>
          <w:name w:val="General"/>
          <w:gallery w:val="placeholder"/>
        </w:category>
        <w:types>
          <w:type w:val="bbPlcHdr"/>
        </w:types>
        <w:behaviors>
          <w:behavior w:val="content"/>
        </w:behaviors>
        <w:guid w:val="{1CCBAFD6-D1E2-4F4D-BCD5-E29D7A1976E9}"/>
      </w:docPartPr>
      <w:docPartBody>
        <w:p w:rsidR="0072045C" w:rsidRDefault="0072045C">
          <w:r w:rsidRPr="2A32021A">
            <w:rPr>
              <w:rStyle w:val="Platzhaltertext"/>
            </w:rPr>
            <w:t>EUR netto eingeben</w:t>
          </w:r>
        </w:p>
      </w:docPartBody>
    </w:docPart>
    <w:docPart>
      <w:docPartPr>
        <w:name w:val="2EF7B5D0DDF94423913C9ACD385D82EF"/>
        <w:category>
          <w:name w:val="General"/>
          <w:gallery w:val="placeholder"/>
        </w:category>
        <w:types>
          <w:type w:val="bbPlcHdr"/>
        </w:types>
        <w:behaviors>
          <w:behavior w:val="content"/>
        </w:behaviors>
        <w:guid w:val="{BD697504-2D7A-452A-9D66-02F5F70E0460}"/>
      </w:docPartPr>
      <w:docPartBody>
        <w:p w:rsidR="0072045C" w:rsidRDefault="0072045C">
          <w:r w:rsidRPr="2A32021A">
            <w:rPr>
              <w:rStyle w:val="Platzhaltertext"/>
            </w:rPr>
            <w:t>Durchschnitt eingeben</w:t>
          </w:r>
        </w:p>
      </w:docPartBody>
    </w:docPart>
    <w:docPart>
      <w:docPartPr>
        <w:name w:val="D08867221BA74F0F95407756C7835D00"/>
        <w:category>
          <w:name w:val="General"/>
          <w:gallery w:val="placeholder"/>
        </w:category>
        <w:types>
          <w:type w:val="bbPlcHdr"/>
        </w:types>
        <w:behaviors>
          <w:behavior w:val="content"/>
        </w:behaviors>
        <w:guid w:val="{CB04C662-D742-4A42-B9C0-CEF678CE3377}"/>
      </w:docPartPr>
      <w:docPartBody>
        <w:p w:rsidR="0072045C" w:rsidRDefault="0072045C">
          <w:r w:rsidRPr="2A32021A">
            <w:rPr>
              <w:rStyle w:val="Platzhaltertext"/>
            </w:rPr>
            <w:t>Ort, Datum eingeben</w:t>
          </w:r>
        </w:p>
      </w:docPartBody>
    </w:docPart>
    <w:docPart>
      <w:docPartPr>
        <w:name w:val="449A13885B364D15A78A2F4FE4C97863"/>
        <w:category>
          <w:name w:val="General"/>
          <w:gallery w:val="placeholder"/>
        </w:category>
        <w:types>
          <w:type w:val="bbPlcHdr"/>
        </w:types>
        <w:behaviors>
          <w:behavior w:val="content"/>
        </w:behaviors>
        <w:guid w:val="{EEE71F9E-D3E9-4258-BC12-6ED7DBBDA163}"/>
      </w:docPartPr>
      <w:docPartBody>
        <w:p w:rsidR="0072045C" w:rsidRDefault="0072045C">
          <w:r w:rsidRPr="2A32021A">
            <w:rPr>
              <w:rStyle w:val="Platzhaltertext"/>
            </w:rPr>
            <w:t>Name/n der die Erklärung abgebenden Person/en)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DB2"/>
    <w:rsid w:val="00013256"/>
    <w:rsid w:val="00034E96"/>
    <w:rsid w:val="000540E8"/>
    <w:rsid w:val="00062254"/>
    <w:rsid w:val="000C56A1"/>
    <w:rsid w:val="0010026F"/>
    <w:rsid w:val="001A7F34"/>
    <w:rsid w:val="001C5002"/>
    <w:rsid w:val="00202C8A"/>
    <w:rsid w:val="00246325"/>
    <w:rsid w:val="00247968"/>
    <w:rsid w:val="002D51AB"/>
    <w:rsid w:val="00307E35"/>
    <w:rsid w:val="00330E0F"/>
    <w:rsid w:val="00332486"/>
    <w:rsid w:val="003372B5"/>
    <w:rsid w:val="003542DF"/>
    <w:rsid w:val="003555DA"/>
    <w:rsid w:val="00374E0F"/>
    <w:rsid w:val="003A61CC"/>
    <w:rsid w:val="003B578F"/>
    <w:rsid w:val="003C12D0"/>
    <w:rsid w:val="003D4139"/>
    <w:rsid w:val="003F2894"/>
    <w:rsid w:val="004512CA"/>
    <w:rsid w:val="004A2EAB"/>
    <w:rsid w:val="004B5331"/>
    <w:rsid w:val="004D0E7A"/>
    <w:rsid w:val="004D789C"/>
    <w:rsid w:val="004E3F67"/>
    <w:rsid w:val="004F2A96"/>
    <w:rsid w:val="0051705F"/>
    <w:rsid w:val="00542575"/>
    <w:rsid w:val="00557E32"/>
    <w:rsid w:val="0057626B"/>
    <w:rsid w:val="005C19CB"/>
    <w:rsid w:val="005F3C34"/>
    <w:rsid w:val="00601DDA"/>
    <w:rsid w:val="00614AA1"/>
    <w:rsid w:val="00656181"/>
    <w:rsid w:val="00670401"/>
    <w:rsid w:val="006A7EB0"/>
    <w:rsid w:val="006C162C"/>
    <w:rsid w:val="006C5648"/>
    <w:rsid w:val="006C7744"/>
    <w:rsid w:val="006D1F6B"/>
    <w:rsid w:val="006D25CF"/>
    <w:rsid w:val="0072045C"/>
    <w:rsid w:val="007854F3"/>
    <w:rsid w:val="007861AF"/>
    <w:rsid w:val="00786CBE"/>
    <w:rsid w:val="00797107"/>
    <w:rsid w:val="007E078F"/>
    <w:rsid w:val="00811421"/>
    <w:rsid w:val="0082353F"/>
    <w:rsid w:val="00853592"/>
    <w:rsid w:val="00855069"/>
    <w:rsid w:val="0087298E"/>
    <w:rsid w:val="00890EC1"/>
    <w:rsid w:val="008930E0"/>
    <w:rsid w:val="008A4384"/>
    <w:rsid w:val="008B4698"/>
    <w:rsid w:val="008B4E00"/>
    <w:rsid w:val="008D10E2"/>
    <w:rsid w:val="008E2204"/>
    <w:rsid w:val="00914278"/>
    <w:rsid w:val="00914D33"/>
    <w:rsid w:val="00950179"/>
    <w:rsid w:val="00954D84"/>
    <w:rsid w:val="009732DD"/>
    <w:rsid w:val="009D02A6"/>
    <w:rsid w:val="009E2B8E"/>
    <w:rsid w:val="009F2342"/>
    <w:rsid w:val="009F7DFC"/>
    <w:rsid w:val="00A0057F"/>
    <w:rsid w:val="00A03436"/>
    <w:rsid w:val="00A95F3C"/>
    <w:rsid w:val="00AC39DA"/>
    <w:rsid w:val="00AC6446"/>
    <w:rsid w:val="00AE33FC"/>
    <w:rsid w:val="00B00DB2"/>
    <w:rsid w:val="00B03F34"/>
    <w:rsid w:val="00B1799B"/>
    <w:rsid w:val="00B2538C"/>
    <w:rsid w:val="00B452C9"/>
    <w:rsid w:val="00B54953"/>
    <w:rsid w:val="00B95042"/>
    <w:rsid w:val="00BC009E"/>
    <w:rsid w:val="00BE74BD"/>
    <w:rsid w:val="00BE7F4A"/>
    <w:rsid w:val="00C10724"/>
    <w:rsid w:val="00C34B1A"/>
    <w:rsid w:val="00CA5550"/>
    <w:rsid w:val="00CC7230"/>
    <w:rsid w:val="00CD3552"/>
    <w:rsid w:val="00D344B7"/>
    <w:rsid w:val="00D656B9"/>
    <w:rsid w:val="00D710C9"/>
    <w:rsid w:val="00D97BB3"/>
    <w:rsid w:val="00DB6316"/>
    <w:rsid w:val="00E11544"/>
    <w:rsid w:val="00E25B43"/>
    <w:rsid w:val="00E91C55"/>
    <w:rsid w:val="00EA1595"/>
    <w:rsid w:val="00EF2F6A"/>
    <w:rsid w:val="00F32B00"/>
    <w:rsid w:val="00F33FBD"/>
    <w:rsid w:val="00F55CE4"/>
    <w:rsid w:val="00FC298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381B08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4E0F"/>
    <w:rPr>
      <w:rFonts w:asciiTheme="minorHAnsi" w:hAnsiTheme="minorHAnsi"/>
      <w:vanish/>
      <w:color w:val="A0ABB1"/>
      <w:sz w:val="19"/>
    </w:rPr>
  </w:style>
  <w:style w:type="paragraph" w:customStyle="1" w:styleId="46474432525C499191F9534499E8A3721">
    <w:name w:val="46474432525C499191F9534499E8A3721"/>
    <w:rsid w:val="005C19CB"/>
    <w:pPr>
      <w:spacing w:after="0" w:line="240" w:lineRule="auto"/>
    </w:pPr>
    <w:rPr>
      <w:rFonts w:ascii="Arial" w:eastAsia="Times New Roman" w:hAnsi="Arial" w:cs="Times New Roman"/>
      <w:szCs w:val="24"/>
    </w:rPr>
  </w:style>
  <w:style w:type="paragraph" w:customStyle="1" w:styleId="E117CF67B6AE4D129DA42C78E03351D52">
    <w:name w:val="E117CF67B6AE4D129DA42C78E03351D52"/>
    <w:rsid w:val="005C19CB"/>
    <w:pPr>
      <w:spacing w:after="0" w:line="240" w:lineRule="auto"/>
    </w:pPr>
    <w:rPr>
      <w:rFonts w:ascii="Arial" w:eastAsia="Times New Roman" w:hAnsi="Arial" w:cs="Times New Roman"/>
      <w:szCs w:val="24"/>
    </w:rPr>
  </w:style>
  <w:style w:type="paragraph" w:customStyle="1" w:styleId="50203BDCE54442AB892A3BFA54D0A6872">
    <w:name w:val="50203BDCE54442AB892A3BFA54D0A6872"/>
    <w:rsid w:val="005C19CB"/>
    <w:pPr>
      <w:spacing w:after="0" w:line="240" w:lineRule="auto"/>
    </w:pPr>
    <w:rPr>
      <w:rFonts w:ascii="Arial" w:eastAsia="Times New Roman" w:hAnsi="Arial" w:cs="Times New Roman"/>
      <w:szCs w:val="24"/>
    </w:rPr>
  </w:style>
  <w:style w:type="paragraph" w:customStyle="1" w:styleId="FD573F3A617045F98EFCF43C68D113AF2">
    <w:name w:val="FD573F3A617045F98EFCF43C68D113AF2"/>
    <w:rsid w:val="005C19CB"/>
    <w:pPr>
      <w:spacing w:after="0" w:line="240" w:lineRule="auto"/>
    </w:pPr>
    <w:rPr>
      <w:rFonts w:ascii="Arial" w:eastAsia="Times New Roman" w:hAnsi="Arial" w:cs="Times New Roman"/>
      <w:szCs w:val="24"/>
    </w:rPr>
  </w:style>
  <w:style w:type="paragraph" w:customStyle="1" w:styleId="48E7849CA51E4155B16CEB216F3A18511">
    <w:name w:val="48E7849CA51E4155B16CEB216F3A18511"/>
    <w:rsid w:val="005C19CB"/>
    <w:pPr>
      <w:spacing w:after="0" w:line="240" w:lineRule="auto"/>
    </w:pPr>
    <w:rPr>
      <w:rFonts w:ascii="Arial" w:eastAsia="Times New Roman" w:hAnsi="Arial" w:cs="Times New Roman"/>
      <w:szCs w:val="24"/>
    </w:rPr>
  </w:style>
  <w:style w:type="paragraph" w:customStyle="1" w:styleId="6C2463112B514E4BAF787C0D694AE87E1">
    <w:name w:val="6C2463112B514E4BAF787C0D694AE87E1"/>
    <w:rsid w:val="005C19CB"/>
    <w:pPr>
      <w:spacing w:after="0" w:line="240" w:lineRule="auto"/>
    </w:pPr>
    <w:rPr>
      <w:rFonts w:ascii="Arial" w:eastAsia="Times New Roman" w:hAnsi="Arial" w:cs="Times New Roman"/>
      <w:szCs w:val="24"/>
    </w:rPr>
  </w:style>
  <w:style w:type="paragraph" w:customStyle="1" w:styleId="544602C73FAA4306884E5BDD92686B4B1">
    <w:name w:val="544602C73FAA4306884E5BDD92686B4B1"/>
    <w:rsid w:val="005C19CB"/>
    <w:pPr>
      <w:spacing w:after="0" w:line="240" w:lineRule="auto"/>
    </w:pPr>
    <w:rPr>
      <w:rFonts w:ascii="Arial" w:eastAsia="Times New Roman" w:hAnsi="Arial" w:cs="Times New Roman"/>
      <w:szCs w:val="24"/>
    </w:rPr>
  </w:style>
  <w:style w:type="paragraph" w:customStyle="1" w:styleId="43B9C518174E4AAD9C26A630A8947E0F1">
    <w:name w:val="43B9C518174E4AAD9C26A630A8947E0F1"/>
    <w:rsid w:val="005C19CB"/>
    <w:pPr>
      <w:spacing w:after="0" w:line="240" w:lineRule="auto"/>
    </w:pPr>
    <w:rPr>
      <w:rFonts w:ascii="Arial" w:eastAsia="Times New Roman" w:hAnsi="Arial" w:cs="Times New Roman"/>
      <w:szCs w:val="24"/>
    </w:rPr>
  </w:style>
  <w:style w:type="paragraph" w:customStyle="1" w:styleId="D222A6CCF19A4239BA5B493B8D5333261">
    <w:name w:val="D222A6CCF19A4239BA5B493B8D5333261"/>
    <w:rsid w:val="005C19CB"/>
    <w:pPr>
      <w:spacing w:after="0" w:line="240" w:lineRule="auto"/>
    </w:pPr>
    <w:rPr>
      <w:rFonts w:ascii="Arial" w:eastAsia="Times New Roman" w:hAnsi="Arial" w:cs="Times New Roman"/>
      <w:szCs w:val="24"/>
    </w:rPr>
  </w:style>
  <w:style w:type="paragraph" w:customStyle="1" w:styleId="A4E7E74107394452B95F709BB2126B321">
    <w:name w:val="A4E7E74107394452B95F709BB2126B321"/>
    <w:rsid w:val="005C19CB"/>
    <w:pPr>
      <w:spacing w:after="0" w:line="240" w:lineRule="auto"/>
    </w:pPr>
    <w:rPr>
      <w:rFonts w:ascii="Arial" w:eastAsia="Times New Roman" w:hAnsi="Arial" w:cs="Times New Roman"/>
      <w:szCs w:val="24"/>
    </w:rPr>
  </w:style>
  <w:style w:type="paragraph" w:customStyle="1" w:styleId="0D14511095B043F4B594DF44A43B926C1">
    <w:name w:val="0D14511095B043F4B594DF44A43B926C1"/>
    <w:rsid w:val="005C19CB"/>
    <w:pPr>
      <w:spacing w:after="0" w:line="240" w:lineRule="auto"/>
    </w:pPr>
    <w:rPr>
      <w:rFonts w:ascii="Arial" w:eastAsia="Times New Roman" w:hAnsi="Arial" w:cs="Times New Roman"/>
      <w:szCs w:val="24"/>
    </w:rPr>
  </w:style>
  <w:style w:type="paragraph" w:customStyle="1" w:styleId="6895F3CD47364E88AFFD826CA0CA75AE1">
    <w:name w:val="6895F3CD47364E88AFFD826CA0CA75AE1"/>
    <w:rsid w:val="005C19CB"/>
    <w:pPr>
      <w:spacing w:after="0" w:line="240" w:lineRule="auto"/>
    </w:pPr>
    <w:rPr>
      <w:rFonts w:ascii="Arial" w:eastAsia="Times New Roman" w:hAnsi="Arial" w:cs="Times New Roman"/>
      <w:szCs w:val="24"/>
    </w:rPr>
  </w:style>
  <w:style w:type="paragraph" w:customStyle="1" w:styleId="F5C2839385304287B59C23C4395DC2E31">
    <w:name w:val="F5C2839385304287B59C23C4395DC2E31"/>
    <w:rsid w:val="005C19CB"/>
    <w:pPr>
      <w:spacing w:after="0" w:line="240" w:lineRule="auto"/>
    </w:pPr>
    <w:rPr>
      <w:rFonts w:ascii="Arial" w:eastAsia="Times New Roman" w:hAnsi="Arial" w:cs="Times New Roman"/>
      <w:szCs w:val="24"/>
    </w:rPr>
  </w:style>
  <w:style w:type="paragraph" w:customStyle="1" w:styleId="A6A4A7E6793B4633A5792151ECAEF78A1">
    <w:name w:val="A6A4A7E6793B4633A5792151ECAEF78A1"/>
    <w:rsid w:val="005C19CB"/>
    <w:pPr>
      <w:spacing w:after="0" w:line="240" w:lineRule="auto"/>
    </w:pPr>
    <w:rPr>
      <w:rFonts w:ascii="Arial" w:eastAsia="Times New Roman" w:hAnsi="Arial" w:cs="Times New Roman"/>
      <w:szCs w:val="24"/>
    </w:rPr>
  </w:style>
  <w:style w:type="paragraph" w:customStyle="1" w:styleId="1A94FEA4FAE2469C99C4F6EBCFA9A459">
    <w:name w:val="1A94FEA4FAE2469C99C4F6EBCFA9A459"/>
    <w:rsid w:val="009E2B8E"/>
  </w:style>
  <w:style w:type="paragraph" w:customStyle="1" w:styleId="9931043A884145F4BCC5A2A4549BE979">
    <w:name w:val="9931043A884145F4BCC5A2A4549BE979"/>
    <w:rsid w:val="009E2B8E"/>
  </w:style>
  <w:style w:type="paragraph" w:customStyle="1" w:styleId="6FDCAF542F504EF7BE3D5ED4EEB2360C">
    <w:name w:val="6FDCAF542F504EF7BE3D5ED4EEB2360C"/>
    <w:rsid w:val="009E2B8E"/>
  </w:style>
  <w:style w:type="paragraph" w:customStyle="1" w:styleId="434D769B4E534B5EB23F30694A6290E8">
    <w:name w:val="434D769B4E534B5EB23F30694A6290E8"/>
    <w:rsid w:val="0010026F"/>
  </w:style>
  <w:style w:type="paragraph" w:customStyle="1" w:styleId="6E51CBAFEC3840B8AA0B0A73AA2019A0">
    <w:name w:val="6E51CBAFEC3840B8AA0B0A73AA2019A0"/>
    <w:rsid w:val="0010026F"/>
  </w:style>
  <w:style w:type="paragraph" w:customStyle="1" w:styleId="795EB5881F0249D38D61060E0FE4DA7F">
    <w:name w:val="795EB5881F0249D38D61060E0FE4DA7F"/>
    <w:rsid w:val="0010026F"/>
  </w:style>
  <w:style w:type="paragraph" w:customStyle="1" w:styleId="B1BBEEF011134E44A5164EC17F61F58C">
    <w:name w:val="B1BBEEF011134E44A5164EC17F61F58C"/>
    <w:rsid w:val="0010026F"/>
  </w:style>
  <w:style w:type="paragraph" w:customStyle="1" w:styleId="1229D3A95E0D418CAE2BEA3C2502415C">
    <w:name w:val="1229D3A95E0D418CAE2BEA3C2502415C"/>
    <w:rsid w:val="0010026F"/>
  </w:style>
  <w:style w:type="paragraph" w:customStyle="1" w:styleId="D678C66A994D441DB628EDA3A2EFB169">
    <w:name w:val="D678C66A994D441DB628EDA3A2EFB169"/>
    <w:rsid w:val="0010026F"/>
  </w:style>
  <w:style w:type="paragraph" w:customStyle="1" w:styleId="736FC8A9E6B847D28A1364D97D53EE38">
    <w:name w:val="736FC8A9E6B847D28A1364D97D53EE38"/>
    <w:rsid w:val="0010026F"/>
  </w:style>
  <w:style w:type="paragraph" w:customStyle="1" w:styleId="7E6F093A459940F7853EE46B61628F11">
    <w:name w:val="7E6F093A459940F7853EE46B61628F11"/>
    <w:rsid w:val="0010026F"/>
  </w:style>
  <w:style w:type="paragraph" w:customStyle="1" w:styleId="451E454B6BBB447692A280090E6A130E">
    <w:name w:val="451E454B6BBB447692A280090E6A130E"/>
    <w:rsid w:val="0010026F"/>
  </w:style>
  <w:style w:type="paragraph" w:customStyle="1" w:styleId="48B9AEAC4BDA49ADB5A9E4294BC0332B">
    <w:name w:val="48B9AEAC4BDA49ADB5A9E4294BC0332B"/>
    <w:rsid w:val="0010026F"/>
  </w:style>
  <w:style w:type="paragraph" w:customStyle="1" w:styleId="D44E7DEFB2B04D52B1523EAA6A94C6D3">
    <w:name w:val="D44E7DEFB2B04D52B1523EAA6A94C6D3"/>
    <w:rsid w:val="0010026F"/>
  </w:style>
  <w:style w:type="paragraph" w:customStyle="1" w:styleId="654BFDFFED6B47BE87EBC63102E66EFC">
    <w:name w:val="654BFDFFED6B47BE87EBC63102E66EFC"/>
    <w:rsid w:val="0010026F"/>
  </w:style>
  <w:style w:type="paragraph" w:customStyle="1" w:styleId="F256CCCF262743A4B8A8FF687A314C0C">
    <w:name w:val="F256CCCF262743A4B8A8FF687A314C0C"/>
    <w:rsid w:val="0010026F"/>
  </w:style>
  <w:style w:type="paragraph" w:customStyle="1" w:styleId="ABF684688D614ECC89A691A0F0FF2518">
    <w:name w:val="ABF684688D614ECC89A691A0F0FF2518"/>
    <w:rsid w:val="0010026F"/>
  </w:style>
  <w:style w:type="paragraph" w:customStyle="1" w:styleId="9ECC57DAEFC7454CAC91312CB106E2A6">
    <w:name w:val="9ECC57DAEFC7454CAC91312CB106E2A6"/>
    <w:rsid w:val="00614AA1"/>
  </w:style>
  <w:style w:type="paragraph" w:customStyle="1" w:styleId="E545A7B38A924F4F827A5AE8EC2E2ED0">
    <w:name w:val="E545A7B38A924F4F827A5AE8EC2E2ED0"/>
    <w:rsid w:val="00614AA1"/>
  </w:style>
  <w:style w:type="paragraph" w:customStyle="1" w:styleId="91EF0347D9B64796A7758E1E898F2BEC">
    <w:name w:val="91EF0347D9B64796A7758E1E898F2BEC"/>
    <w:rsid w:val="00614AA1"/>
  </w:style>
  <w:style w:type="paragraph" w:customStyle="1" w:styleId="55DEED2356774EAAB8AED04AB0A55815">
    <w:name w:val="55DEED2356774EAAB8AED04AB0A55815"/>
    <w:rsid w:val="00614AA1"/>
  </w:style>
  <w:style w:type="paragraph" w:customStyle="1" w:styleId="81EE6EFC52754D1EAFC6E49C434BF09A">
    <w:name w:val="81EE6EFC52754D1EAFC6E49C434BF09A"/>
    <w:rsid w:val="00614AA1"/>
  </w:style>
  <w:style w:type="paragraph" w:customStyle="1" w:styleId="0529A24BEE124336A8FB50B7BEF4C984">
    <w:name w:val="0529A24BEE124336A8FB50B7BEF4C984"/>
    <w:rsid w:val="00614AA1"/>
  </w:style>
  <w:style w:type="paragraph" w:customStyle="1" w:styleId="ABF09611851D4F8FBE088617749F2EF5">
    <w:name w:val="ABF09611851D4F8FBE088617749F2EF5"/>
    <w:rsid w:val="00614AA1"/>
  </w:style>
  <w:style w:type="paragraph" w:customStyle="1" w:styleId="3478B089ABD646F29B4D406CF7D5FA6E">
    <w:name w:val="3478B089ABD646F29B4D406CF7D5FA6E"/>
    <w:rsid w:val="00614AA1"/>
  </w:style>
  <w:style w:type="paragraph" w:customStyle="1" w:styleId="EFB9AC1F72D4430E889DC6A3409978A3">
    <w:name w:val="EFB9AC1F72D4430E889DC6A3409978A3"/>
    <w:rsid w:val="00614AA1"/>
  </w:style>
  <w:style w:type="paragraph" w:customStyle="1" w:styleId="8171091B44274A888EBA91ED651CC938">
    <w:name w:val="8171091B44274A888EBA91ED651CC938"/>
    <w:rsid w:val="00614AA1"/>
  </w:style>
  <w:style w:type="paragraph" w:customStyle="1" w:styleId="F61C96A400304EC7A1D700735127004D">
    <w:name w:val="F61C96A400304EC7A1D700735127004D"/>
    <w:rsid w:val="00614AA1"/>
  </w:style>
  <w:style w:type="paragraph" w:customStyle="1" w:styleId="1C569E9A63DE488CAFD87D40684493F9">
    <w:name w:val="1C569E9A63DE488CAFD87D40684493F9"/>
    <w:rsid w:val="00614AA1"/>
  </w:style>
  <w:style w:type="paragraph" w:customStyle="1" w:styleId="D93E18E39C694ED7B5FCB61D6A1923DC">
    <w:name w:val="D93E18E39C694ED7B5FCB61D6A1923DC"/>
    <w:rsid w:val="00614AA1"/>
  </w:style>
  <w:style w:type="paragraph" w:customStyle="1" w:styleId="AF69A89A216B474F82BF18A74E919FAA">
    <w:name w:val="AF69A89A216B474F82BF18A74E919FAA"/>
    <w:rsid w:val="00614AA1"/>
  </w:style>
  <w:style w:type="paragraph" w:customStyle="1" w:styleId="321864A6FA5D48FC8866127BD9D3867D">
    <w:name w:val="321864A6FA5D48FC8866127BD9D3867D"/>
    <w:rsid w:val="00614AA1"/>
  </w:style>
  <w:style w:type="paragraph" w:customStyle="1" w:styleId="551C9231992F42A49314B5F679BD1CE4">
    <w:name w:val="551C9231992F42A49314B5F679BD1CE4"/>
    <w:rsid w:val="00614AA1"/>
  </w:style>
  <w:style w:type="paragraph" w:customStyle="1" w:styleId="E1E3E4AABBF144B3BD49B8335B710412">
    <w:name w:val="E1E3E4AABBF144B3BD49B8335B710412"/>
    <w:rsid w:val="00614AA1"/>
  </w:style>
  <w:style w:type="paragraph" w:customStyle="1" w:styleId="E34DCEE1F83A42D98BFA8724C3CBC099">
    <w:name w:val="E34DCEE1F83A42D98BFA8724C3CBC099"/>
    <w:rsid w:val="00614AA1"/>
  </w:style>
  <w:style w:type="paragraph" w:customStyle="1" w:styleId="8820BFAB22024918AB9124FDACC7585F">
    <w:name w:val="8820BFAB22024918AB9124FDACC7585F"/>
    <w:rsid w:val="00614AA1"/>
  </w:style>
  <w:style w:type="paragraph" w:customStyle="1" w:styleId="66091A39EE544BEFB5353F5255AAB49D">
    <w:name w:val="66091A39EE544BEFB5353F5255AAB49D"/>
    <w:rsid w:val="00614AA1"/>
  </w:style>
  <w:style w:type="paragraph" w:customStyle="1" w:styleId="A32093EA206146A3ABBCD02094A5260D">
    <w:name w:val="A32093EA206146A3ABBCD02094A5260D"/>
    <w:rsid w:val="00614AA1"/>
  </w:style>
  <w:style w:type="paragraph" w:customStyle="1" w:styleId="F63344D4F84F442FA318C549D51E5AF4">
    <w:name w:val="F63344D4F84F442FA318C549D51E5AF4"/>
    <w:rsid w:val="00614AA1"/>
  </w:style>
  <w:style w:type="paragraph" w:customStyle="1" w:styleId="AAB02E219670490FB7A3A1E55DF5FA3A">
    <w:name w:val="AAB02E219670490FB7A3A1E55DF5FA3A"/>
    <w:rsid w:val="00614AA1"/>
  </w:style>
  <w:style w:type="paragraph" w:customStyle="1" w:styleId="C5EF94BBB0FF4FCCA43A1FD1F7E23999">
    <w:name w:val="C5EF94BBB0FF4FCCA43A1FD1F7E23999"/>
    <w:rsid w:val="00614AA1"/>
  </w:style>
  <w:style w:type="paragraph" w:customStyle="1" w:styleId="D1EDD1931BFF4D3E9D37109C51A78709">
    <w:name w:val="D1EDD1931BFF4D3E9D37109C51A78709"/>
    <w:rsid w:val="00614AA1"/>
  </w:style>
  <w:style w:type="paragraph" w:customStyle="1" w:styleId="044E0F2338FF4D9BB3FD853CD33BDEE1">
    <w:name w:val="044E0F2338FF4D9BB3FD853CD33BDEE1"/>
    <w:rsid w:val="00614AA1"/>
  </w:style>
  <w:style w:type="paragraph" w:customStyle="1" w:styleId="F07B42395B7648C295529F5B1A32F3B6">
    <w:name w:val="F07B42395B7648C295529F5B1A32F3B6"/>
    <w:rsid w:val="00614AA1"/>
  </w:style>
  <w:style w:type="paragraph" w:customStyle="1" w:styleId="06BCABF46F834251B2B739B2C2F5F7DC">
    <w:name w:val="06BCABF46F834251B2B739B2C2F5F7DC"/>
    <w:rsid w:val="00614AA1"/>
  </w:style>
  <w:style w:type="paragraph" w:customStyle="1" w:styleId="3B48F58CC91E4167BF352B01088A0935">
    <w:name w:val="3B48F58CC91E4167BF352B01088A0935"/>
    <w:rsid w:val="00614AA1"/>
  </w:style>
  <w:style w:type="paragraph" w:customStyle="1" w:styleId="5843472855E8438FB6062C86DA3A4D74">
    <w:name w:val="5843472855E8438FB6062C86DA3A4D74"/>
    <w:rsid w:val="00614AA1"/>
  </w:style>
  <w:style w:type="paragraph" w:customStyle="1" w:styleId="29A8411B8F5942E3A999257DE50D859E">
    <w:name w:val="29A8411B8F5942E3A999257DE50D859E"/>
    <w:rsid w:val="00614AA1"/>
  </w:style>
  <w:style w:type="paragraph" w:customStyle="1" w:styleId="714BA0E90DF84946A06ABB365FCA51F0">
    <w:name w:val="714BA0E90DF84946A06ABB365FCA51F0"/>
    <w:rsid w:val="00614AA1"/>
  </w:style>
  <w:style w:type="paragraph" w:customStyle="1" w:styleId="B55BB073A6AB47C3AF9A0AA710C9FFEF">
    <w:name w:val="B55BB073A6AB47C3AF9A0AA710C9FFEF"/>
    <w:rsid w:val="00614AA1"/>
  </w:style>
  <w:style w:type="paragraph" w:customStyle="1" w:styleId="5EEA5F3A4F5745AC8B251FF6C53018CB">
    <w:name w:val="5EEA5F3A4F5745AC8B251FF6C53018CB"/>
    <w:rsid w:val="00614AA1"/>
  </w:style>
  <w:style w:type="paragraph" w:customStyle="1" w:styleId="D8C286A8F61649F2A02067987361FDD8">
    <w:name w:val="D8C286A8F61649F2A02067987361FDD8"/>
    <w:rsid w:val="00614AA1"/>
  </w:style>
  <w:style w:type="paragraph" w:customStyle="1" w:styleId="B338E1DC0E3745C982BB12684B56B97D">
    <w:name w:val="B338E1DC0E3745C982BB12684B56B97D"/>
    <w:rsid w:val="009F2342"/>
  </w:style>
  <w:style w:type="paragraph" w:customStyle="1" w:styleId="042B038E41B143E2BC0AD405C990A597">
    <w:name w:val="042B038E41B143E2BC0AD405C990A597"/>
    <w:rsid w:val="007854F3"/>
  </w:style>
  <w:style w:type="paragraph" w:customStyle="1" w:styleId="C17865F5BB3A4B9BB76FAC2498D92643">
    <w:name w:val="C17865F5BB3A4B9BB76FAC2498D92643"/>
    <w:rsid w:val="007854F3"/>
  </w:style>
  <w:style w:type="paragraph" w:customStyle="1" w:styleId="3DAF39AD27DD42D58493A9E17091EE42">
    <w:name w:val="3DAF39AD27DD42D58493A9E17091EE42"/>
    <w:rsid w:val="007854F3"/>
  </w:style>
  <w:style w:type="paragraph" w:customStyle="1" w:styleId="54DE0489A1E84A799A5B4715F8F8012F">
    <w:name w:val="54DE0489A1E84A799A5B4715F8F8012F"/>
    <w:rsid w:val="00374E0F"/>
    <w:pPr>
      <w:spacing w:line="278" w:lineRule="auto"/>
    </w:pPr>
    <w:rPr>
      <w:kern w:val="2"/>
      <w:sz w:val="24"/>
      <w:szCs w:val="24"/>
      <w14:ligatures w14:val="standardContextual"/>
    </w:rPr>
  </w:style>
  <w:style w:type="paragraph" w:customStyle="1" w:styleId="6F4E057B276B41ADB4D49A1DFEDB094A">
    <w:name w:val="6F4E057B276B41ADB4D49A1DFEDB094A"/>
    <w:rsid w:val="00374E0F"/>
    <w:pPr>
      <w:spacing w:line="278" w:lineRule="auto"/>
    </w:pPr>
    <w:rPr>
      <w:kern w:val="2"/>
      <w:sz w:val="24"/>
      <w:szCs w:val="24"/>
      <w14:ligatures w14:val="standardContextual"/>
    </w:rPr>
  </w:style>
  <w:style w:type="paragraph" w:customStyle="1" w:styleId="92A22E63B6594D25B2A3E21CA72622A8">
    <w:name w:val="92A22E63B6594D25B2A3E21CA72622A8"/>
    <w:rsid w:val="00374E0F"/>
    <w:pPr>
      <w:spacing w:line="278" w:lineRule="auto"/>
    </w:pPr>
    <w:rPr>
      <w:kern w:val="2"/>
      <w:sz w:val="24"/>
      <w:szCs w:val="24"/>
      <w14:ligatures w14:val="standardContextual"/>
    </w:rPr>
  </w:style>
  <w:style w:type="paragraph" w:customStyle="1" w:styleId="4650A626A1204206B2677E52BCD1F892">
    <w:name w:val="4650A626A1204206B2677E52BCD1F892"/>
    <w:rsid w:val="00374E0F"/>
    <w:pPr>
      <w:spacing w:line="278" w:lineRule="auto"/>
    </w:pPr>
    <w:rPr>
      <w:kern w:val="2"/>
      <w:sz w:val="24"/>
      <w:szCs w:val="24"/>
      <w14:ligatures w14:val="standardContextual"/>
    </w:rPr>
  </w:style>
  <w:style w:type="paragraph" w:customStyle="1" w:styleId="138A9767F5EA4B61B5C2C49F22EAF14B">
    <w:name w:val="138A9767F5EA4B61B5C2C49F22EAF14B"/>
    <w:rsid w:val="00374E0F"/>
    <w:pPr>
      <w:spacing w:line="278" w:lineRule="auto"/>
    </w:pPr>
    <w:rPr>
      <w:kern w:val="2"/>
      <w:sz w:val="24"/>
      <w:szCs w:val="24"/>
      <w14:ligatures w14:val="standardContextual"/>
    </w:rPr>
  </w:style>
  <w:style w:type="paragraph" w:customStyle="1" w:styleId="D4781580D3E6438B997AE99BC5A87DDB">
    <w:name w:val="D4781580D3E6438B997AE99BC5A87DDB"/>
    <w:rsid w:val="00374E0F"/>
    <w:pPr>
      <w:spacing w:line="278" w:lineRule="auto"/>
    </w:pPr>
    <w:rPr>
      <w:kern w:val="2"/>
      <w:sz w:val="24"/>
      <w:szCs w:val="24"/>
      <w14:ligatures w14:val="standardContextual"/>
    </w:rPr>
  </w:style>
  <w:style w:type="paragraph" w:customStyle="1" w:styleId="91C3937EA050469786BA9B7737020E53">
    <w:name w:val="91C3937EA050469786BA9B7737020E53"/>
    <w:rsid w:val="00374E0F"/>
    <w:pPr>
      <w:spacing w:line="278" w:lineRule="auto"/>
    </w:pPr>
    <w:rPr>
      <w:kern w:val="2"/>
      <w:sz w:val="24"/>
      <w:szCs w:val="24"/>
      <w14:ligatures w14:val="standardContextual"/>
    </w:rPr>
  </w:style>
  <w:style w:type="paragraph" w:customStyle="1" w:styleId="806CC8C6754345BDB167B72C4895831B">
    <w:name w:val="806CC8C6754345BDB167B72C4895831B"/>
    <w:rsid w:val="00374E0F"/>
    <w:pPr>
      <w:spacing w:line="278" w:lineRule="auto"/>
    </w:pPr>
    <w:rPr>
      <w:kern w:val="2"/>
      <w:sz w:val="24"/>
      <w:szCs w:val="24"/>
      <w14:ligatures w14:val="standardContextual"/>
    </w:rPr>
  </w:style>
  <w:style w:type="paragraph" w:customStyle="1" w:styleId="176B02E8B374479BA337BEFD52D8FBF7">
    <w:name w:val="176B02E8B374479BA337BEFD52D8FBF7"/>
    <w:rsid w:val="00374E0F"/>
    <w:pPr>
      <w:spacing w:line="278" w:lineRule="auto"/>
    </w:pPr>
    <w:rPr>
      <w:kern w:val="2"/>
      <w:sz w:val="24"/>
      <w:szCs w:val="24"/>
      <w14:ligatures w14:val="standardContextual"/>
    </w:rPr>
  </w:style>
  <w:style w:type="paragraph" w:customStyle="1" w:styleId="4A94451B6B0B4427BFFC094E9AB86B43">
    <w:name w:val="4A94451B6B0B4427BFFC094E9AB86B43"/>
    <w:rsid w:val="00374E0F"/>
    <w:pPr>
      <w:spacing w:line="278" w:lineRule="auto"/>
    </w:pPr>
    <w:rPr>
      <w:kern w:val="2"/>
      <w:sz w:val="24"/>
      <w:szCs w:val="24"/>
      <w14:ligatures w14:val="standardContextual"/>
    </w:rPr>
  </w:style>
  <w:style w:type="paragraph" w:customStyle="1" w:styleId="4B0691DFE38F405F9A9DCC8498700D2C">
    <w:name w:val="4B0691DFE38F405F9A9DCC8498700D2C"/>
    <w:rsid w:val="00374E0F"/>
    <w:pPr>
      <w:spacing w:line="278" w:lineRule="auto"/>
    </w:pPr>
    <w:rPr>
      <w:kern w:val="2"/>
      <w:sz w:val="24"/>
      <w:szCs w:val="24"/>
      <w14:ligatures w14:val="standardContextual"/>
    </w:rPr>
  </w:style>
  <w:style w:type="paragraph" w:customStyle="1" w:styleId="69EC29CF030549D099470E3512F6DD35">
    <w:name w:val="69EC29CF030549D099470E3512F6DD35"/>
    <w:rsid w:val="00374E0F"/>
    <w:pPr>
      <w:spacing w:line="278" w:lineRule="auto"/>
    </w:pPr>
    <w:rPr>
      <w:kern w:val="2"/>
      <w:sz w:val="24"/>
      <w:szCs w:val="24"/>
      <w14:ligatures w14:val="standardContextual"/>
    </w:rPr>
  </w:style>
  <w:style w:type="paragraph" w:customStyle="1" w:styleId="C1DE4EF0A199463586A35FB5EE68EFA9">
    <w:name w:val="C1DE4EF0A199463586A35FB5EE68EFA9"/>
    <w:rsid w:val="00374E0F"/>
    <w:pPr>
      <w:spacing w:line="278" w:lineRule="auto"/>
    </w:pPr>
    <w:rPr>
      <w:kern w:val="2"/>
      <w:sz w:val="24"/>
      <w:szCs w:val="24"/>
      <w14:ligatures w14:val="standardContextual"/>
    </w:rPr>
  </w:style>
  <w:style w:type="paragraph" w:customStyle="1" w:styleId="4B477913F0D94B089ED3DF380B6A8AF5">
    <w:name w:val="4B477913F0D94B089ED3DF380B6A8AF5"/>
    <w:rsid w:val="00374E0F"/>
    <w:pPr>
      <w:spacing w:line="278" w:lineRule="auto"/>
    </w:pPr>
    <w:rPr>
      <w:kern w:val="2"/>
      <w:sz w:val="24"/>
      <w:szCs w:val="24"/>
      <w14:ligatures w14:val="standardContextual"/>
    </w:rPr>
  </w:style>
  <w:style w:type="paragraph" w:customStyle="1" w:styleId="3BCD93F1407C440181BA028850A8A23A">
    <w:name w:val="3BCD93F1407C440181BA028850A8A23A"/>
    <w:rsid w:val="00374E0F"/>
    <w:pPr>
      <w:spacing w:line="278" w:lineRule="auto"/>
    </w:pPr>
    <w:rPr>
      <w:kern w:val="2"/>
      <w:sz w:val="24"/>
      <w:szCs w:val="24"/>
      <w14:ligatures w14:val="standardContextual"/>
    </w:rPr>
  </w:style>
  <w:style w:type="paragraph" w:customStyle="1" w:styleId="EE92689B8BBC49FB9F4450D0A11BDEA1">
    <w:name w:val="EE92689B8BBC49FB9F4450D0A11BDEA1"/>
    <w:rsid w:val="00374E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PD_theme_office">
  <a:themeElements>
    <a:clrScheme name="PD Farbschema">
      <a:dk1>
        <a:sysClr val="windowText" lastClr="000000"/>
      </a:dk1>
      <a:lt1>
        <a:sysClr val="window" lastClr="FFFFFF"/>
      </a:lt1>
      <a:dk2>
        <a:srgbClr val="707070"/>
      </a:dk2>
      <a:lt2>
        <a:srgbClr val="FFFFFF"/>
      </a:lt2>
      <a:accent1>
        <a:srgbClr val="03878A"/>
      </a:accent1>
      <a:accent2>
        <a:srgbClr val="004B65"/>
      </a:accent2>
      <a:accent3>
        <a:srgbClr val="AAB414"/>
      </a:accent3>
      <a:accent4>
        <a:srgbClr val="647D2D"/>
      </a:accent4>
      <a:accent5>
        <a:srgbClr val="E60032"/>
      </a:accent5>
      <a:accent6>
        <a:srgbClr val="5F1937"/>
      </a:accent6>
      <a:hlink>
        <a:srgbClr val="03878A"/>
      </a:hlink>
      <a:folHlink>
        <a:srgbClr val="B2B2B2"/>
      </a:folHlink>
    </a:clrScheme>
    <a:fontScheme name="PD Schriften">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ot="0" spcFirstLastPara="0" vertOverflow="overflow" horzOverflow="overflow" vert="horz" wrap="square" lIns="108000" tIns="72000" rIns="108000" bIns="108000" numCol="1" spcCol="0" rtlCol="0" fromWordArt="0" anchor="t" anchorCtr="0" forceAA="0" compatLnSpc="1">
        <a:prstTxWarp prst="textNoShape">
          <a:avLst/>
        </a:prstTxWarp>
        <a:noAutofit/>
      </a:bodyPr>
      <a:lstStyle>
        <a:defPPr algn="l">
          <a:defRPr sz="1600" b="1"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bodyPr vert="horz" wrap="square" lIns="0" tIns="0" rIns="0" bIns="0" rtlCol="0">
        <a:spAutoFit/>
      </a:bodyPr>
      <a:lstStyle>
        <a:defPPr>
          <a:spcBef>
            <a:spcPts val="800"/>
          </a:spcBef>
          <a:defRPr sz="1600" dirty="0" smtClean="0"/>
        </a:defPPr>
      </a:lstStyle>
    </a:txDef>
  </a:objectDefaults>
  <a:extraClrSchemeLst/>
  <a:extLst>
    <a:ext uri="{05A4C25C-085E-4340-85A3-A5531E510DB2}">
      <thm15:themeFamily xmlns:thm15="http://schemas.microsoft.com/office/thememl/2012/main" name="PD_theme_office" id="{73ED9F15-F00B-4B7D-90A1-8AA0F8292EB2}" vid="{9B5C5EB3-1A5F-4A93-BA07-F8271152AA2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root>
  <Ort_Datum/>
</root>
</file>

<file path=customXml/item2.xml><?xml version="1.0" encoding="utf-8"?>
<ct:contentTypeSchema xmlns:ct="http://schemas.microsoft.com/office/2006/metadata/contentType" xmlns:ma="http://schemas.microsoft.com/office/2006/metadata/properties/metaAttributes" ct:_="" ma:_="" ma:contentTypeName="Dokument" ma:contentTypeID="0x0101002B0C7EFD47C65145BF259CBA5B79B980" ma:contentTypeVersion="15" ma:contentTypeDescription="Ein neues Dokument erstellen." ma:contentTypeScope="" ma:versionID="2bdd0f3cddb16c2b77f4d98a67a1bda7">
  <xsd:schema xmlns:xsd="http://www.w3.org/2001/XMLSchema" xmlns:xs="http://www.w3.org/2001/XMLSchema" xmlns:p="http://schemas.microsoft.com/office/2006/metadata/properties" xmlns:ns2="e35910ab-c9af-4ef0-b773-dd81c0bc5c0c" xmlns:ns3="00480747-68ef-4fdc-be5e-1513a3a44480" targetNamespace="http://schemas.microsoft.com/office/2006/metadata/properties" ma:root="true" ma:fieldsID="7ddfbf69df5a8af5ed93dcd9c2ae6c07" ns2:_="" ns3:_="">
    <xsd:import namespace="e35910ab-c9af-4ef0-b773-dd81c0bc5c0c"/>
    <xsd:import namespace="00480747-68ef-4fdc-be5e-1513a3a444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910ab-c9af-4ef0-b773-dd81c0bc5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27879743-1e44-46a2-a69a-bc999315e92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80747-68ef-4fdc-be5e-1513a3a4448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10c85f0e-7eeb-46ea-8d58-8179cbfa29f7}" ma:internalName="TaxCatchAll" ma:showField="CatchAllData" ma:web="00480747-68ef-4fdc-be5e-1513a3a444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Datum_Ort/>
</root>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00480747-68ef-4fdc-be5e-1513a3a44480" xsi:nil="true"/>
    <lcf76f155ced4ddcb4097134ff3c332f xmlns="e35910ab-c9af-4ef0-b773-dd81c0bc5c0c">
      <Terms xmlns="http://schemas.microsoft.com/office/infopath/2007/PartnerControls"/>
    </lcf76f155ced4ddcb4097134ff3c332f>
  </documentManagement>
</p:properties>
</file>

<file path=customXml/item6.xml><?xml version="1.0" encoding="utf-8"?>
<root>
  <Datum_Erstellung/>
</root>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A02EC-AAE5-4371-A15E-B44A9FBC1192}">
  <ds:schemaRefs/>
</ds:datastoreItem>
</file>

<file path=customXml/itemProps2.xml><?xml version="1.0" encoding="utf-8"?>
<ds:datastoreItem xmlns:ds="http://schemas.openxmlformats.org/officeDocument/2006/customXml" ds:itemID="{6EC5C926-78C9-48D0-BE9D-1F54659D9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910ab-c9af-4ef0-b773-dd81c0bc5c0c"/>
    <ds:schemaRef ds:uri="00480747-68ef-4fdc-be5e-1513a3a444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56AC2-4111-4F6F-AD88-47AC204C7B67}">
  <ds:schemaRefs/>
</ds:datastoreItem>
</file>

<file path=customXml/itemProps4.xml><?xml version="1.0" encoding="utf-8"?>
<ds:datastoreItem xmlns:ds="http://schemas.openxmlformats.org/officeDocument/2006/customXml" ds:itemID="{AE59AEB2-629A-4AF0-B41C-6B6F85C5AAF4}">
  <ds:schemaRefs>
    <ds:schemaRef ds:uri="http://schemas.openxmlformats.org/officeDocument/2006/bibliography"/>
  </ds:schemaRefs>
</ds:datastoreItem>
</file>

<file path=customXml/itemProps5.xml><?xml version="1.0" encoding="utf-8"?>
<ds:datastoreItem xmlns:ds="http://schemas.openxmlformats.org/officeDocument/2006/customXml" ds:itemID="{EB939916-ED0B-4C52-A860-68F3BCF4B741}">
  <ds:schemaRefs>
    <ds:schemaRef ds:uri="http://schemas.microsoft.com/office/2006/metadata/properties"/>
    <ds:schemaRef ds:uri="http://schemas.microsoft.com/office/infopath/2007/PartnerControls"/>
    <ds:schemaRef ds:uri="00480747-68ef-4fdc-be5e-1513a3a44480"/>
    <ds:schemaRef ds:uri="e35910ab-c9af-4ef0-b773-dd81c0bc5c0c"/>
  </ds:schemaRefs>
</ds:datastoreItem>
</file>

<file path=customXml/itemProps6.xml><?xml version="1.0" encoding="utf-8"?>
<ds:datastoreItem xmlns:ds="http://schemas.openxmlformats.org/officeDocument/2006/customXml" ds:itemID="{D010AEC4-926C-424D-9519-15B9053546B7}">
  <ds:schemaRefs/>
</ds:datastoreItem>
</file>

<file path=customXml/itemProps7.xml><?xml version="1.0" encoding="utf-8"?>
<ds:datastoreItem xmlns:ds="http://schemas.openxmlformats.org/officeDocument/2006/customXml" ds:itemID="{A191A901-E070-44F2-81FA-8146810B4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PD-Bericht</Template>
  <TotalTime>0</TotalTime>
  <Pages>29</Pages>
  <Words>5450</Words>
  <Characters>34337</Characters>
  <Application>Microsoft Office Word</Application>
  <DocSecurity>0</DocSecurity>
  <Lines>286</Lines>
  <Paragraphs>79</Paragraphs>
  <ScaleCrop>false</ScaleCrop>
  <Company>PD - Berater der öffentlichen Hand GmbH</Company>
  <LinksUpToDate>false</LinksUpToDate>
  <CharactersWithSpaces>39708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Teilnahmeantrag - Erklärungen und Angaben zur Eignungsprüfung</dc:subject>
  <dc:creator>Schwarzkopf, Olga</dc:creator>
  <cp:keywords/>
  <dc:description/>
  <cp:lastModifiedBy>Regina Mosebach</cp:lastModifiedBy>
  <cp:revision>22</cp:revision>
  <cp:lastPrinted>2020-05-07T18:50:00Z</cp:lastPrinted>
  <dcterms:created xsi:type="dcterms:W3CDTF">2026-03-04T14:49:00Z</dcterms:created>
  <dcterms:modified xsi:type="dcterms:W3CDTF">2026-09-11T11:08:00Z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20220105</vt:lpwstr>
  </property>
  <property fmtid="{D5CDD505-2E9C-101B-9397-08002B2CF9AE}" pid="3" name="ContentTypeId">
    <vt:lpwstr>0x0101002B0C7EFD47C65145BF259CBA5B79B980</vt:lpwstr>
  </property>
  <property fmtid="{D5CDD505-2E9C-101B-9397-08002B2CF9AE}" pid="4" name="Jahr">
    <vt:lpwstr>2022</vt:lpwstr>
  </property>
  <property fmtid="{D5CDD505-2E9C-101B-9397-08002B2CF9AE}" pid="5" name="MediaServiceImageTags">
    <vt:lpwstr/>
  </property>
</Properties>
</file>